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30D91" w14:textId="40F3723B" w:rsidR="00B244D5" w:rsidRDefault="003743A4" w:rsidP="0059536F">
      <w:pPr>
        <w:rPr>
          <w:noProof/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B980E0" wp14:editId="1F1DC80D">
                <wp:simplePos x="0" y="0"/>
                <wp:positionH relativeFrom="page">
                  <wp:posOffset>3391786</wp:posOffset>
                </wp:positionH>
                <wp:positionV relativeFrom="paragraph">
                  <wp:posOffset>-6247</wp:posOffset>
                </wp:positionV>
                <wp:extent cx="3867150" cy="1796903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0" cy="179690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FBA1F0" w14:textId="1621A071" w:rsidR="00F378F4" w:rsidRDefault="00F43E2F" w:rsidP="00AB3196">
                            <w:pPr>
                              <w:ind w:firstLine="0"/>
                              <w:jc w:val="right"/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43E2F"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RENCANA KERJA</w:t>
                            </w:r>
                            <w:r w:rsidR="003743A4"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PERUBAHAN</w:t>
                            </w:r>
                          </w:p>
                          <w:p w14:paraId="240B81AC" w14:textId="78B4F853" w:rsidR="00F43E2F" w:rsidRPr="003743A4" w:rsidRDefault="00F43E2F" w:rsidP="00AB3196">
                            <w:pPr>
                              <w:ind w:firstLine="0"/>
                              <w:jc w:val="right"/>
                              <w:rPr>
                                <w:rFonts w:ascii="Franklin Gothic Heavy" w:hAnsi="Franklin Gothic Heavy"/>
                                <w:color w:val="000000" w:themeColor="text1"/>
                                <w:sz w:val="56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743A4">
                              <w:rPr>
                                <w:rFonts w:ascii="Franklin Gothic Heavy" w:hAnsi="Franklin Gothic Heavy"/>
                                <w:color w:val="000000" w:themeColor="text1"/>
                                <w:sz w:val="56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(RENJA</w:t>
                            </w:r>
                            <w:r w:rsidR="003743A4" w:rsidRPr="003743A4">
                              <w:rPr>
                                <w:rFonts w:ascii="Franklin Gothic Heavy" w:hAnsi="Franklin Gothic Heavy"/>
                                <w:color w:val="000000" w:themeColor="text1"/>
                                <w:sz w:val="56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PERUBAHAN</w:t>
                            </w:r>
                            <w:r w:rsidRPr="003743A4">
                              <w:rPr>
                                <w:rFonts w:ascii="Franklin Gothic Heavy" w:hAnsi="Franklin Gothic Heavy"/>
                                <w:color w:val="000000" w:themeColor="text1"/>
                                <w:sz w:val="56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B980E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7.05pt;margin-top:-.5pt;width:304.5pt;height:141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" filled="f" stroked="f">
                <v:textbox>
                  <w:txbxContent>
                    <w:p w14:paraId="66FBA1F0" w14:textId="1621A071" w:rsidR="00F378F4" w:rsidRDefault="00F43E2F" w:rsidP="00AB3196">
                      <w:pPr>
                        <w:ind w:firstLine="0"/>
                        <w:jc w:val="right"/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43E2F"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RENCANA KERJA</w:t>
                      </w:r>
                      <w:r w:rsidR="003743A4"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PERUBAHAN</w:t>
                      </w:r>
                    </w:p>
                    <w:p w14:paraId="240B81AC" w14:textId="78B4F853" w:rsidR="00F43E2F" w:rsidRPr="003743A4" w:rsidRDefault="00F43E2F" w:rsidP="00AB3196">
                      <w:pPr>
                        <w:ind w:firstLine="0"/>
                        <w:jc w:val="right"/>
                        <w:rPr>
                          <w:rFonts w:ascii="Franklin Gothic Heavy" w:hAnsi="Franklin Gothic Heavy"/>
                          <w:color w:val="000000" w:themeColor="text1"/>
                          <w:sz w:val="56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743A4">
                        <w:rPr>
                          <w:rFonts w:ascii="Franklin Gothic Heavy" w:hAnsi="Franklin Gothic Heavy"/>
                          <w:color w:val="000000" w:themeColor="text1"/>
                          <w:sz w:val="56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(RENJA</w:t>
                      </w:r>
                      <w:r w:rsidR="003743A4" w:rsidRPr="003743A4">
                        <w:rPr>
                          <w:rFonts w:ascii="Franklin Gothic Heavy" w:hAnsi="Franklin Gothic Heavy"/>
                          <w:color w:val="000000" w:themeColor="text1"/>
                          <w:sz w:val="56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PERUBAHAN</w:t>
                      </w:r>
                      <w:r w:rsidRPr="003743A4">
                        <w:rPr>
                          <w:rFonts w:ascii="Franklin Gothic Heavy" w:hAnsi="Franklin Gothic Heavy"/>
                          <w:color w:val="000000" w:themeColor="text1"/>
                          <w:sz w:val="56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36CE6"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A4C1A5" wp14:editId="5D098D6C">
                <wp:simplePos x="0" y="0"/>
                <wp:positionH relativeFrom="column">
                  <wp:posOffset>-1170414</wp:posOffset>
                </wp:positionH>
                <wp:positionV relativeFrom="paragraph">
                  <wp:posOffset>-1080135</wp:posOffset>
                </wp:positionV>
                <wp:extent cx="173420" cy="10720552"/>
                <wp:effectExtent l="0" t="0" r="0" b="5080"/>
                <wp:wrapNone/>
                <wp:docPr id="337" name="Rectangl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420" cy="10720552"/>
                        </a:xfrm>
                        <a:prstGeom prst="rect">
                          <a:avLst/>
                        </a:prstGeom>
                        <a:solidFill>
                          <a:srgbClr val="44546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C4FEC" id="Rectangle 337" o:spid="_x0000_s1026" style="position:absolute;margin-left:-92.15pt;margin-top:-85.05pt;width:13.65pt;height:84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" fillcolor="#44546a" stroked="f" strokeweight="1pt"/>
            </w:pict>
          </mc:Fallback>
        </mc:AlternateContent>
      </w:r>
      <w:r w:rsidR="00AB3196">
        <w:rPr>
          <w:noProof/>
          <w:lang w:val="id-ID"/>
        </w:rPr>
        <w:drawing>
          <wp:anchor distT="0" distB="0" distL="114300" distR="114300" simplePos="0" relativeHeight="251664384" behindDoc="0" locked="0" layoutInCell="1" allowOverlap="1" wp14:anchorId="1489B45C" wp14:editId="54C5F58C">
            <wp:simplePos x="0" y="0"/>
            <wp:positionH relativeFrom="page">
              <wp:posOffset>282619</wp:posOffset>
            </wp:positionH>
            <wp:positionV relativeFrom="paragraph">
              <wp:posOffset>-875227</wp:posOffset>
            </wp:positionV>
            <wp:extent cx="2437765" cy="8604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765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3196">
        <w:rPr>
          <w:noProof/>
          <w:lang w:val="id-ID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DFF2BFC" wp14:editId="6FEAA89F">
                <wp:simplePos x="0" y="0"/>
                <wp:positionH relativeFrom="page">
                  <wp:posOffset>-4713890</wp:posOffset>
                </wp:positionH>
                <wp:positionV relativeFrom="paragraph">
                  <wp:posOffset>-1080135</wp:posOffset>
                </wp:positionV>
                <wp:extent cx="12230735" cy="11921490"/>
                <wp:effectExtent l="0" t="0" r="0" b="381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30735" cy="11921490"/>
                          <a:chOff x="-1058817" y="0"/>
                          <a:chExt cx="12231315" cy="11921846"/>
                        </a:xfrm>
                      </wpg:grpSpPr>
                      <wps:wsp>
                        <wps:cNvPr id="1" name="Trapezoid 1"/>
                        <wps:cNvSpPr/>
                        <wps:spPr>
                          <a:xfrm>
                            <a:off x="3024489" y="6602673"/>
                            <a:ext cx="4136065" cy="1913860"/>
                          </a:xfrm>
                          <a:prstGeom prst="trapezoid">
                            <a:avLst>
                              <a:gd name="adj" fmla="val 58920"/>
                            </a:avLst>
                          </a:prstGeom>
                          <a:ln>
                            <a:noFill/>
                          </a:ln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" name="Group 20"/>
                        <wpg:cNvGrpSpPr/>
                        <wpg:grpSpPr>
                          <a:xfrm>
                            <a:off x="-1058817" y="0"/>
                            <a:ext cx="8633638" cy="6602669"/>
                            <a:chOff x="-1056209" y="0"/>
                            <a:chExt cx="8612372" cy="6432696"/>
                          </a:xfrm>
                        </wpg:grpSpPr>
                        <wps:wsp>
                          <wps:cNvPr id="5" name="Trapezoid 5"/>
                          <wps:cNvSpPr/>
                          <wps:spPr>
                            <a:xfrm rot="10800000">
                              <a:off x="2367474" y="3870249"/>
                              <a:ext cx="5188688" cy="2562447"/>
                            </a:xfrm>
                            <a:prstGeom prst="trapezoid">
                              <a:avLst>
                                <a:gd name="adj" fmla="val 58920"/>
                              </a:avLst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Trapezoid 6"/>
                          <wps:cNvSpPr/>
                          <wps:spPr>
                            <a:xfrm>
                              <a:off x="-1056209" y="0"/>
                              <a:ext cx="8612372" cy="3870251"/>
                            </a:xfrm>
                            <a:prstGeom prst="trapezoid">
                              <a:avLst>
                                <a:gd name="adj" fmla="val 58920"/>
                              </a:avLst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" name="Chevron 7"/>
                        <wps:cNvSpPr/>
                        <wps:spPr>
                          <a:xfrm>
                            <a:off x="6513537" y="3238375"/>
                            <a:ext cx="697230" cy="1347470"/>
                          </a:xfrm>
                          <a:prstGeom prst="chevron">
                            <a:avLst>
                              <a:gd name="adj" fmla="val 58106"/>
                            </a:avLst>
                          </a:prstGeom>
                          <a:ln/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Chevron 8"/>
                        <wps:cNvSpPr/>
                        <wps:spPr>
                          <a:xfrm>
                            <a:off x="3576464" y="3209493"/>
                            <a:ext cx="3105954" cy="1329055"/>
                          </a:xfrm>
                          <a:prstGeom prst="chevron">
                            <a:avLst>
                              <a:gd name="adj" fmla="val 35714"/>
                            </a:avLst>
                          </a:prstGeom>
                          <a:ln/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rapezoid 4"/>
                        <wps:cNvSpPr/>
                        <wps:spPr>
                          <a:xfrm>
                            <a:off x="2125018" y="8322533"/>
                            <a:ext cx="9047480" cy="3599313"/>
                          </a:xfrm>
                          <a:prstGeom prst="trapezoid">
                            <a:avLst>
                              <a:gd name="adj" fmla="val 58920"/>
                            </a:avLst>
                          </a:prstGeom>
                          <a:ln>
                            <a:noFill/>
                          </a:ln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93988" y="3561345"/>
                            <a:ext cx="2275205" cy="65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28EAE4" w14:textId="67510138" w:rsidR="00BB5801" w:rsidRPr="00167B1A" w:rsidRDefault="00BB5801" w:rsidP="007D344B">
                              <w:pPr>
                                <w:ind w:firstLine="0"/>
                                <w:rPr>
                                  <w:rFonts w:ascii="Britannic Bold" w:hAnsi="Britannic Bold"/>
                                  <w:color w:val="000000" w:themeColor="text1"/>
                                  <w:sz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67B1A">
                                <w:rPr>
                                  <w:rFonts w:ascii="Britannic Bold" w:hAnsi="Britannic Bold"/>
                                  <w:color w:val="000000" w:themeColor="text1"/>
                                  <w:sz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TA. 20</w:t>
                              </w:r>
                              <w:r w:rsidR="00F378F4">
                                <w:rPr>
                                  <w:rFonts w:ascii="Britannic Bold" w:hAnsi="Britannic Bold"/>
                                  <w:color w:val="000000" w:themeColor="text1"/>
                                  <w:sz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FF2BFC" id="Group 15" o:spid="_x0000_s1027" style="position:absolute;left:0;text-align:left;margin-left:-371.15pt;margin-top:-85.05pt;width:963.05pt;height:938.7pt;z-index:251658240;mso-position-horizontal-relative:page;mso-width-relative:margin;mso-height-relative:margin" coordorigin="-10588" coordsize="122313,119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">
                <v:shape id="Trapezoid 1" o:spid="_x0000_s1028" style="position:absolute;left:30244;top:66026;width:41361;height:19139;visibility:visible;mso-wrap-style:square;v-text-anchor:middle" coordsize="4136065,191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" path="m,1913860l1127646,,3008419,,4136065,1913860,,1913860xe" fillcolor="#4bacc6 [3208]" stroked="f" strokeweight="3pt">
                  <v:path arrowok="t" o:connecttype="custom" o:connectlocs="0,1913860;1127646,0;3008419,0;4136065,1913860;0,1913860" o:connectangles="0,0,0,0,0"/>
                </v:shape>
                <v:group id="Group 20" o:spid="_x0000_s1029" style="position:absolute;left:-10588;width:86336;height:66026" coordorigin="-10562" coordsize="86123,64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Trapezoid 5" o:spid="_x0000_s1030" style="position:absolute;left:23674;top:38702;width:51887;height:25624;rotation:180;visibility:visible;mso-wrap-style:square;v-text-anchor:middle" coordsize="5188688,2562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" path="m,2562447l1509794,,3678894,,5188688,2562447,,2562447xe" fillcolor="#92d050" stroked="f" strokeweight="2pt">
                    <v:path arrowok="t" o:connecttype="custom" o:connectlocs="0,2562447;1509794,0;3678894,0;5188688,2562447;0,2562447" o:connectangles="0,0,0,0,0"/>
                  </v:shape>
                  <v:shape id="Trapezoid 6" o:spid="_x0000_s1031" style="position:absolute;left:-10562;width:86123;height:38702;visibility:visible;mso-wrap-style:square;v-text-anchor:middle" coordsize="8612372,3870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" path="m,3870251l2280352,,6332020,,8612372,3870251,,3870251xe" fillcolor="#92d050" stroked="f" strokeweight="2pt">
                    <v:path arrowok="t" o:connecttype="custom" o:connectlocs="0,3870251;2280352,0;6332020,0;8612372,3870251;0,3870251" o:connectangles="0,0,0,0,0"/>
                  </v:shape>
                </v:group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Chevron 7" o:spid="_x0000_s1032" type="#_x0000_t55" style="position:absolute;left:65135;top:32383;width:6972;height:13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" adj="9049" fillcolor="#c0504d [3205]" strokecolor="white [3201]" strokeweight="3pt"/>
                <v:shape id="Chevron 8" o:spid="_x0000_s1033" type="#_x0000_t55" style="position:absolute;left:35764;top:32094;width:31060;height:132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" adj="18299" fillcolor="#c0504d [3205]" strokecolor="white [3201]" strokeweight="3pt"/>
                <v:shape id="Trapezoid 4" o:spid="_x0000_s1034" style="position:absolute;left:21250;top:83225;width:90474;height:35993;visibility:visible;mso-wrap-style:square;v-text-anchor:middle" coordsize="9047480,3599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" path="m,3599313l2120715,,6926765,,9047480,3599313,,3599313xe" fillcolor="#4bacc6 [3208]" stroked="f" strokeweight="3pt">
                  <v:path arrowok="t" o:connecttype="custom" o:connectlocs="0,3599313;2120715,0;6926765,0;9047480,3599313;0,3599313" o:connectangles="0,0,0,0,0"/>
                </v:shape>
                <v:shape id="_x0000_s1035" type="#_x0000_t202" style="position:absolute;left:42939;top:35613;width:22752;height:6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" filled="f" stroked="f">
                  <v:textbox style="mso-fit-shape-to-text:t">
                    <w:txbxContent>
                      <w:p w14:paraId="1128EAE4" w14:textId="67510138" w:rsidR="00BB5801" w:rsidRPr="00167B1A" w:rsidRDefault="00BB5801" w:rsidP="007D344B">
                        <w:pPr>
                          <w:ind w:firstLine="0"/>
                          <w:rPr>
                            <w:rFonts w:ascii="Britannic Bold" w:hAnsi="Britannic Bold"/>
                            <w:color w:val="000000" w:themeColor="text1"/>
                            <w:sz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67B1A">
                          <w:rPr>
                            <w:rFonts w:ascii="Britannic Bold" w:hAnsi="Britannic Bold"/>
                            <w:color w:val="000000" w:themeColor="text1"/>
                            <w:sz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TA. 20</w:t>
                        </w:r>
                        <w:r w:rsidR="00F378F4">
                          <w:rPr>
                            <w:rFonts w:ascii="Britannic Bold" w:hAnsi="Britannic Bold"/>
                            <w:color w:val="000000" w:themeColor="text1"/>
                            <w:sz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19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B3196"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1E4DF2" wp14:editId="26148E19">
                <wp:simplePos x="0" y="0"/>
                <wp:positionH relativeFrom="page">
                  <wp:align>left</wp:align>
                </wp:positionH>
                <wp:positionV relativeFrom="paragraph">
                  <wp:posOffset>-1095901</wp:posOffset>
                </wp:positionV>
                <wp:extent cx="472440" cy="10689021"/>
                <wp:effectExtent l="0" t="0" r="381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" cy="1068902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F72A7" id="Rectangle 16" o:spid="_x0000_s1026" style="position:absolute;margin-left:0;margin-top:-86.3pt;width:37.2pt;height:841.65pt;z-index:25166643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" fillcolor="white [3212]" stroked="f" strokeweight="2pt">
                <w10:wrap anchorx="page"/>
              </v:rect>
            </w:pict>
          </mc:Fallback>
        </mc:AlternateContent>
      </w:r>
    </w:p>
    <w:p w14:paraId="18BC1E3D" w14:textId="6DBA7BBB" w:rsidR="0059536F" w:rsidRPr="00251BE6" w:rsidRDefault="0059536F" w:rsidP="0059536F">
      <w:pPr>
        <w:rPr>
          <w:b/>
        </w:rPr>
      </w:pPr>
    </w:p>
    <w:p w14:paraId="03E0C43C" w14:textId="6099A823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0D4F382" w14:textId="1030CB3E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48EA787" w14:textId="7FCA291C" w:rsidR="003E4739" w:rsidRDefault="003E4739">
      <w:pPr>
        <w:spacing w:after="200" w:line="276" w:lineRule="auto"/>
        <w:ind w:firstLine="0"/>
        <w:jc w:val="left"/>
        <w:rPr>
          <w:lang w:val="id-ID"/>
        </w:rPr>
      </w:pPr>
      <w:bookmarkStart w:id="0" w:name="_GoBack"/>
      <w:bookmarkEnd w:id="0"/>
    </w:p>
    <w:p w14:paraId="4FBDD60F" w14:textId="76820381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40C9EC7E" w14:textId="55233E21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B1265B" wp14:editId="6A1BACC1">
                <wp:simplePos x="0" y="0"/>
                <wp:positionH relativeFrom="margin">
                  <wp:posOffset>857593</wp:posOffset>
                </wp:positionH>
                <wp:positionV relativeFrom="paragraph">
                  <wp:posOffset>6985</wp:posOffset>
                </wp:positionV>
                <wp:extent cx="5016500" cy="76517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0" cy="765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2AEB3" w14:textId="393F8583" w:rsidR="00BB5801" w:rsidRPr="00670189" w:rsidRDefault="00BB5801" w:rsidP="00AB3196">
                            <w:pPr>
                              <w:ind w:firstLine="0"/>
                              <w:jc w:val="right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70189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DINAS KELAUTAN DAN PERIKANAN KABUPATEN SUKABUMI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1265B" id="_x0000_s1036" type="#_x0000_t202" style="position:absolute;margin-left:67.55pt;margin-top:.55pt;width:395pt;height:60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" filled="f" stroked="f">
                <v:textbox>
                  <w:txbxContent>
                    <w:p w14:paraId="3602AEB3" w14:textId="393F8583" w:rsidR="00BB5801" w:rsidRPr="00670189" w:rsidRDefault="00BB5801" w:rsidP="00AB3196">
                      <w:pPr>
                        <w:ind w:firstLine="0"/>
                        <w:jc w:val="right"/>
                        <w:rPr>
                          <w:rFonts w:ascii="Bahnschrift SemiBold SemiConden" w:hAnsi="Bahnschrift SemiBold SemiConden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70189">
                        <w:rPr>
                          <w:rFonts w:ascii="Bahnschrift SemiBold SemiConden" w:hAnsi="Bahnschrift SemiBold SemiConden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DINAS KELAUTAN DAN PERIKANAN KABUPATEN SUKABUMI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827EF5" w14:textId="5DC886A8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324D4709" w14:textId="6A3DA1EC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59AAE96D" w14:textId="536DC9D9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0CC9ED8B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39AA9309" w14:textId="3600E5C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5FD79A2F" w14:textId="21EC3A7E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316EAE1F" wp14:editId="78F865E1">
            <wp:simplePos x="0" y="0"/>
            <wp:positionH relativeFrom="column">
              <wp:posOffset>1165292</wp:posOffset>
            </wp:positionH>
            <wp:positionV relativeFrom="paragraph">
              <wp:posOffset>27305</wp:posOffset>
            </wp:positionV>
            <wp:extent cx="5666740" cy="3369945"/>
            <wp:effectExtent l="0" t="0" r="0" b="190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740" cy="336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D42D5B6" w14:textId="3428C1E7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FD68CCF" wp14:editId="1EAE9053">
                <wp:simplePos x="0" y="0"/>
                <wp:positionH relativeFrom="margin">
                  <wp:posOffset>348943</wp:posOffset>
                </wp:positionH>
                <wp:positionV relativeFrom="paragraph">
                  <wp:posOffset>187325</wp:posOffset>
                </wp:positionV>
                <wp:extent cx="2886710" cy="240030"/>
                <wp:effectExtent l="732790" t="0" r="72263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051119">
                          <a:off x="0" y="0"/>
                          <a:ext cx="2886710" cy="240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AA764" id="Rectangle 10" o:spid="_x0000_s1026" style="position:absolute;margin-left:27.5pt;margin-top:14.75pt;width:227.3pt;height:18.9pt;rotation:-3876324fd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" fillcolor="white [3212]" stroked="f" strokeweight="2pt">
                <w10:wrap anchorx="margin"/>
              </v:rect>
            </w:pict>
          </mc:Fallback>
        </mc:AlternateContent>
      </w:r>
    </w:p>
    <w:p w14:paraId="380DA2C0" w14:textId="2D5B1B9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E296E7F" w14:textId="3188FCFC" w:rsidR="003E4739" w:rsidRDefault="00136CE6">
      <w:pPr>
        <w:spacing w:after="200" w:line="276" w:lineRule="auto"/>
        <w:ind w:firstLine="0"/>
        <w:jc w:val="left"/>
        <w:rPr>
          <w:lang w:val="id-ID"/>
        </w:rPr>
      </w:pPr>
      <w:r>
        <w:rPr>
          <w:noProof/>
          <w:lang w:val="id-ID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9F11CEE" wp14:editId="7CE156A0">
                <wp:simplePos x="0" y="0"/>
                <wp:positionH relativeFrom="column">
                  <wp:posOffset>-956945</wp:posOffset>
                </wp:positionH>
                <wp:positionV relativeFrom="paragraph">
                  <wp:posOffset>206375</wp:posOffset>
                </wp:positionV>
                <wp:extent cx="2330450" cy="4759960"/>
                <wp:effectExtent l="5080" t="5080" r="7620" b="6985"/>
                <wp:wrapNone/>
                <wp:docPr id="311" name="Group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0450" cy="4759960"/>
                          <a:chOff x="80645" y="4211812"/>
                          <a:chExt cx="1306273" cy="3121026"/>
                        </a:xfrm>
                      </wpg:grpSpPr>
                      <wpg:grpSp>
                        <wpg:cNvPr id="312" name="Grup 6"/>
                        <wpg:cNvGrpSpPr>
                          <a:grpSpLocks noChangeAspect="1"/>
                        </wpg:cNvGrpSpPr>
                        <wpg:grpSpPr bwMode="auto">
                          <a:xfrm>
                            <a:off x="141062" y="4211812"/>
                            <a:ext cx="1047750" cy="3121026"/>
                            <a:chOff x="141062" y="4211812"/>
                            <a:chExt cx="1047750" cy="3121026"/>
                          </a:xfrm>
                        </wpg:grpSpPr>
                        <wps:wsp>
                          <wps:cNvPr id="313" name="Bentuk bebas 20"/>
                          <wps:cNvSpPr>
                            <a:spLocks/>
                          </wps:cNvSpPr>
                          <wps:spPr bwMode="auto">
                            <a:xfrm>
                              <a:off x="369662" y="6216825"/>
                              <a:ext cx="193675" cy="698500"/>
                            </a:xfrm>
                            <a:custGeom>
                              <a:avLst/>
                              <a:gdLst>
                                <a:gd name="T0" fmla="*/ 0 w 122"/>
                                <a:gd name="T1" fmla="*/ 0 h 440"/>
                                <a:gd name="T2" fmla="*/ 61913 w 122"/>
                                <a:gd name="T3" fmla="*/ 241300 h 440"/>
                                <a:gd name="T4" fmla="*/ 133350 w 122"/>
                                <a:gd name="T5" fmla="*/ 482600 h 440"/>
                                <a:gd name="T6" fmla="*/ 193675 w 122"/>
                                <a:gd name="T7" fmla="*/ 661988 h 440"/>
                                <a:gd name="T8" fmla="*/ 193675 w 122"/>
                                <a:gd name="T9" fmla="*/ 698500 h 440"/>
                                <a:gd name="T10" fmla="*/ 120650 w 122"/>
                                <a:gd name="T11" fmla="*/ 485775 h 440"/>
                                <a:gd name="T12" fmla="*/ 61913 w 122"/>
                                <a:gd name="T13" fmla="*/ 285750 h 440"/>
                                <a:gd name="T14" fmla="*/ 9525 w 122"/>
                                <a:gd name="T15" fmla="*/ 84138 h 440"/>
                                <a:gd name="T16" fmla="*/ 0 w 122"/>
                                <a:gd name="T17" fmla="*/ 0 h 440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2" h="440">
                                  <a:moveTo>
                                    <a:pt x="0" y="0"/>
                                  </a:moveTo>
                                  <a:lnTo>
                                    <a:pt x="39" y="152"/>
                                  </a:lnTo>
                                  <a:lnTo>
                                    <a:pt x="84" y="304"/>
                                  </a:lnTo>
                                  <a:lnTo>
                                    <a:pt x="122" y="417"/>
                                  </a:lnTo>
                                  <a:lnTo>
                                    <a:pt x="122" y="440"/>
                                  </a:lnTo>
                                  <a:lnTo>
                                    <a:pt x="76" y="306"/>
                                  </a:lnTo>
                                  <a:lnTo>
                                    <a:pt x="39" y="180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Bentuk bebas 21"/>
                          <wps:cNvSpPr>
                            <a:spLocks/>
                          </wps:cNvSpPr>
                          <wps:spPr bwMode="auto">
                            <a:xfrm>
                              <a:off x="572862" y="6905800"/>
                              <a:ext cx="184150" cy="427038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0 h 269"/>
                                <a:gd name="T2" fmla="*/ 12700 w 116"/>
                                <a:gd name="T3" fmla="*/ 30163 h 269"/>
                                <a:gd name="T4" fmla="*/ 58738 w 116"/>
                                <a:gd name="T5" fmla="*/ 147638 h 269"/>
                                <a:gd name="T6" fmla="*/ 106363 w 116"/>
                                <a:gd name="T7" fmla="*/ 265113 h 269"/>
                                <a:gd name="T8" fmla="*/ 184150 w 116"/>
                                <a:gd name="T9" fmla="*/ 427038 h 269"/>
                                <a:gd name="T10" fmla="*/ 171450 w 116"/>
                                <a:gd name="T11" fmla="*/ 427038 h 269"/>
                                <a:gd name="T12" fmla="*/ 95250 w 116"/>
                                <a:gd name="T13" fmla="*/ 268288 h 269"/>
                                <a:gd name="T14" fmla="*/ 47625 w 116"/>
                                <a:gd name="T15" fmla="*/ 155575 h 269"/>
                                <a:gd name="T16" fmla="*/ 1588 w 116"/>
                                <a:gd name="T17" fmla="*/ 39688 h 269"/>
                                <a:gd name="T18" fmla="*/ 0 w 116"/>
                                <a:gd name="T19" fmla="*/ 0 h 26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6" h="269">
                                  <a:moveTo>
                                    <a:pt x="0" y="0"/>
                                  </a:moveTo>
                                  <a:lnTo>
                                    <a:pt x="8" y="19"/>
                                  </a:lnTo>
                                  <a:lnTo>
                                    <a:pt x="37" y="93"/>
                                  </a:lnTo>
                                  <a:lnTo>
                                    <a:pt x="67" y="167"/>
                                  </a:lnTo>
                                  <a:lnTo>
                                    <a:pt x="116" y="269"/>
                                  </a:lnTo>
                                  <a:lnTo>
                                    <a:pt x="108" y="269"/>
                                  </a:lnTo>
                                  <a:lnTo>
                                    <a:pt x="60" y="169"/>
                                  </a:lnTo>
                                  <a:lnTo>
                                    <a:pt x="30" y="98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Bentuk bebas 22"/>
                          <wps:cNvSpPr>
                            <a:spLocks/>
                          </wps:cNvSpPr>
                          <wps:spPr bwMode="auto">
                            <a:xfrm>
                              <a:off x="141062" y="4211812"/>
                              <a:ext cx="222250" cy="2019300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1272"/>
                                <a:gd name="T2" fmla="*/ 0 w 140"/>
                                <a:gd name="T3" fmla="*/ 0 h 1272"/>
                                <a:gd name="T4" fmla="*/ 1588 w 140"/>
                                <a:gd name="T5" fmla="*/ 125413 h 1272"/>
                                <a:gd name="T6" fmla="*/ 4763 w 140"/>
                                <a:gd name="T7" fmla="*/ 252413 h 1272"/>
                                <a:gd name="T8" fmla="*/ 19050 w 140"/>
                                <a:gd name="T9" fmla="*/ 503238 h 1272"/>
                                <a:gd name="T10" fmla="*/ 36513 w 140"/>
                                <a:gd name="T11" fmla="*/ 755650 h 1272"/>
                                <a:gd name="T12" fmla="*/ 61913 w 140"/>
                                <a:gd name="T13" fmla="*/ 1006475 h 1272"/>
                                <a:gd name="T14" fmla="*/ 92075 w 140"/>
                                <a:gd name="T15" fmla="*/ 1257300 h 1272"/>
                                <a:gd name="T16" fmla="*/ 131763 w 140"/>
                                <a:gd name="T17" fmla="*/ 1504950 h 1272"/>
                                <a:gd name="T18" fmla="*/ 169863 w 140"/>
                                <a:gd name="T19" fmla="*/ 1724025 h 1272"/>
                                <a:gd name="T20" fmla="*/ 214313 w 140"/>
                                <a:gd name="T21" fmla="*/ 1941513 h 1272"/>
                                <a:gd name="T22" fmla="*/ 222250 w 140"/>
                                <a:gd name="T23" fmla="*/ 2019300 h 1272"/>
                                <a:gd name="T24" fmla="*/ 219075 w 140"/>
                                <a:gd name="T25" fmla="*/ 2003425 h 1272"/>
                                <a:gd name="T26" fmla="*/ 166688 w 140"/>
                                <a:gd name="T27" fmla="*/ 1755775 h 1272"/>
                                <a:gd name="T28" fmla="*/ 122238 w 140"/>
                                <a:gd name="T29" fmla="*/ 1506538 h 1272"/>
                                <a:gd name="T30" fmla="*/ 84138 w 140"/>
                                <a:gd name="T31" fmla="*/ 1257300 h 1272"/>
                                <a:gd name="T32" fmla="*/ 55563 w 140"/>
                                <a:gd name="T33" fmla="*/ 1006475 h 1272"/>
                                <a:gd name="T34" fmla="*/ 31750 w 140"/>
                                <a:gd name="T35" fmla="*/ 755650 h 1272"/>
                                <a:gd name="T36" fmla="*/ 14288 w 140"/>
                                <a:gd name="T37" fmla="*/ 503238 h 1272"/>
                                <a:gd name="T38" fmla="*/ 3175 w 140"/>
                                <a:gd name="T39" fmla="*/ 252413 h 1272"/>
                                <a:gd name="T40" fmla="*/ 0 w 140"/>
                                <a:gd name="T41" fmla="*/ 125413 h 1272"/>
                                <a:gd name="T42" fmla="*/ 0 w 140"/>
                                <a:gd name="T43" fmla="*/ 0 h 1272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</a:gdLst>
                              <a:ahLst/>
                              <a:cxnLst>
                                <a:cxn ang="T44">
                                  <a:pos x="T0" y="T1"/>
                                </a:cxn>
                                <a:cxn ang="T45">
                                  <a:pos x="T2" y="T3"/>
                                </a:cxn>
                                <a:cxn ang="T46">
                                  <a:pos x="T4" y="T5"/>
                                </a:cxn>
                                <a:cxn ang="T47">
                                  <a:pos x="T6" y="T7"/>
                                </a:cxn>
                                <a:cxn ang="T48">
                                  <a:pos x="T8" y="T9"/>
                                </a:cxn>
                                <a:cxn ang="T49">
                                  <a:pos x="T10" y="T11"/>
                                </a:cxn>
                                <a:cxn ang="T50">
                                  <a:pos x="T12" y="T13"/>
                                </a:cxn>
                                <a:cxn ang="T51">
                                  <a:pos x="T14" y="T15"/>
                                </a:cxn>
                                <a:cxn ang="T52">
                                  <a:pos x="T16" y="T17"/>
                                </a:cxn>
                                <a:cxn ang="T53">
                                  <a:pos x="T18" y="T19"/>
                                </a:cxn>
                                <a:cxn ang="T54">
                                  <a:pos x="T20" y="T21"/>
                                </a:cxn>
                                <a:cxn ang="T55">
                                  <a:pos x="T22" y="T23"/>
                                </a:cxn>
                                <a:cxn ang="T56">
                                  <a:pos x="T24" y="T25"/>
                                </a:cxn>
                                <a:cxn ang="T57">
                                  <a:pos x="T26" y="T27"/>
                                </a:cxn>
                                <a:cxn ang="T58">
                                  <a:pos x="T28" y="T29"/>
                                </a:cxn>
                                <a:cxn ang="T59">
                                  <a:pos x="T30" y="T31"/>
                                </a:cxn>
                                <a:cxn ang="T60">
                                  <a:pos x="T32" y="T33"/>
                                </a:cxn>
                                <a:cxn ang="T61">
                                  <a:pos x="T34" y="T35"/>
                                </a:cxn>
                                <a:cxn ang="T62">
                                  <a:pos x="T36" y="T37"/>
                                </a:cxn>
                                <a:cxn ang="T63">
                                  <a:pos x="T38" y="T39"/>
                                </a:cxn>
                                <a:cxn ang="T64">
                                  <a:pos x="T40" y="T41"/>
                                </a:cxn>
                                <a:cxn ang="T65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140" h="1272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79"/>
                                  </a:lnTo>
                                  <a:lnTo>
                                    <a:pt x="3" y="159"/>
                                  </a:lnTo>
                                  <a:lnTo>
                                    <a:pt x="12" y="317"/>
                                  </a:lnTo>
                                  <a:lnTo>
                                    <a:pt x="23" y="476"/>
                                  </a:lnTo>
                                  <a:lnTo>
                                    <a:pt x="39" y="634"/>
                                  </a:lnTo>
                                  <a:lnTo>
                                    <a:pt x="58" y="792"/>
                                  </a:lnTo>
                                  <a:lnTo>
                                    <a:pt x="83" y="948"/>
                                  </a:lnTo>
                                  <a:lnTo>
                                    <a:pt x="107" y="1086"/>
                                  </a:lnTo>
                                  <a:lnTo>
                                    <a:pt x="135" y="1223"/>
                                  </a:lnTo>
                                  <a:lnTo>
                                    <a:pt x="140" y="1272"/>
                                  </a:lnTo>
                                  <a:lnTo>
                                    <a:pt x="138" y="1262"/>
                                  </a:lnTo>
                                  <a:lnTo>
                                    <a:pt x="105" y="1106"/>
                                  </a:lnTo>
                                  <a:lnTo>
                                    <a:pt x="77" y="949"/>
                                  </a:lnTo>
                                  <a:lnTo>
                                    <a:pt x="53" y="792"/>
                                  </a:lnTo>
                                  <a:lnTo>
                                    <a:pt x="35" y="634"/>
                                  </a:lnTo>
                                  <a:lnTo>
                                    <a:pt x="20" y="476"/>
                                  </a:lnTo>
                                  <a:lnTo>
                                    <a:pt x="9" y="317"/>
                                  </a:lnTo>
                                  <a:lnTo>
                                    <a:pt x="2" y="159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Bentuk bebas 23"/>
                          <wps:cNvSpPr>
                            <a:spLocks/>
                          </wps:cNvSpPr>
                          <wps:spPr bwMode="auto">
                            <a:xfrm>
                              <a:off x="341087" y="4861100"/>
                              <a:ext cx="71438" cy="1355725"/>
                            </a:xfrm>
                            <a:custGeom>
                              <a:avLst/>
                              <a:gdLst>
                                <a:gd name="T0" fmla="*/ 71438 w 45"/>
                                <a:gd name="T1" fmla="*/ 0 h 854"/>
                                <a:gd name="T2" fmla="*/ 71438 w 45"/>
                                <a:gd name="T3" fmla="*/ 0 h 854"/>
                                <a:gd name="T4" fmla="*/ 55563 w 45"/>
                                <a:gd name="T5" fmla="*/ 104775 h 854"/>
                                <a:gd name="T6" fmla="*/ 41275 w 45"/>
                                <a:gd name="T7" fmla="*/ 211138 h 854"/>
                                <a:gd name="T8" fmla="*/ 22225 w 45"/>
                                <a:gd name="T9" fmla="*/ 423863 h 854"/>
                                <a:gd name="T10" fmla="*/ 9525 w 45"/>
                                <a:gd name="T11" fmla="*/ 636588 h 854"/>
                                <a:gd name="T12" fmla="*/ 4763 w 45"/>
                                <a:gd name="T13" fmla="*/ 847725 h 854"/>
                                <a:gd name="T14" fmla="*/ 9525 w 45"/>
                                <a:gd name="T15" fmla="*/ 1062038 h 854"/>
                                <a:gd name="T16" fmla="*/ 22225 w 45"/>
                                <a:gd name="T17" fmla="*/ 1274763 h 854"/>
                                <a:gd name="T18" fmla="*/ 28575 w 45"/>
                                <a:gd name="T19" fmla="*/ 1355725 h 854"/>
                                <a:gd name="T20" fmla="*/ 28575 w 45"/>
                                <a:gd name="T21" fmla="*/ 1350963 h 854"/>
                                <a:gd name="T22" fmla="*/ 14288 w 45"/>
                                <a:gd name="T23" fmla="*/ 1292225 h 854"/>
                                <a:gd name="T24" fmla="*/ 12700 w 45"/>
                                <a:gd name="T25" fmla="*/ 1274763 h 854"/>
                                <a:gd name="T26" fmla="*/ 1588 w 45"/>
                                <a:gd name="T27" fmla="*/ 1062038 h 854"/>
                                <a:gd name="T28" fmla="*/ 0 w 45"/>
                                <a:gd name="T29" fmla="*/ 847725 h 854"/>
                                <a:gd name="T30" fmla="*/ 4763 w 45"/>
                                <a:gd name="T31" fmla="*/ 636588 h 854"/>
                                <a:gd name="T32" fmla="*/ 19050 w 45"/>
                                <a:gd name="T33" fmla="*/ 423863 h 854"/>
                                <a:gd name="T34" fmla="*/ 39688 w 45"/>
                                <a:gd name="T35" fmla="*/ 209550 h 854"/>
                                <a:gd name="T36" fmla="*/ 53975 w 45"/>
                                <a:gd name="T37" fmla="*/ 104775 h 854"/>
                                <a:gd name="T38" fmla="*/ 71438 w 45"/>
                                <a:gd name="T39" fmla="*/ 0 h 854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</a:gdLst>
                              <a:ahLst/>
                              <a:cxnLst>
                                <a:cxn ang="T40">
                                  <a:pos x="T0" y="T1"/>
                                </a:cxn>
                                <a:cxn ang="T41">
                                  <a:pos x="T2" y="T3"/>
                                </a:cxn>
                                <a:cxn ang="T42">
                                  <a:pos x="T4" y="T5"/>
                                </a:cxn>
                                <a:cxn ang="T43">
                                  <a:pos x="T6" y="T7"/>
                                </a:cxn>
                                <a:cxn ang="T44">
                                  <a:pos x="T8" y="T9"/>
                                </a:cxn>
                                <a:cxn ang="T45">
                                  <a:pos x="T10" y="T11"/>
                                </a:cxn>
                                <a:cxn ang="T46">
                                  <a:pos x="T12" y="T13"/>
                                </a:cxn>
                                <a:cxn ang="T47">
                                  <a:pos x="T14" y="T15"/>
                                </a:cxn>
                                <a:cxn ang="T48">
                                  <a:pos x="T16" y="T17"/>
                                </a:cxn>
                                <a:cxn ang="T49">
                                  <a:pos x="T18" y="T19"/>
                                </a:cxn>
                                <a:cxn ang="T50">
                                  <a:pos x="T20" y="T21"/>
                                </a:cxn>
                                <a:cxn ang="T51">
                                  <a:pos x="T22" y="T23"/>
                                </a:cxn>
                                <a:cxn ang="T52">
                                  <a:pos x="T24" y="T25"/>
                                </a:cxn>
                                <a:cxn ang="T53">
                                  <a:pos x="T26" y="T27"/>
                                </a:cxn>
                                <a:cxn ang="T54">
                                  <a:pos x="T28" y="T29"/>
                                </a:cxn>
                                <a:cxn ang="T55">
                                  <a:pos x="T30" y="T31"/>
                                </a:cxn>
                                <a:cxn ang="T56">
                                  <a:pos x="T32" y="T33"/>
                                </a:cxn>
                                <a:cxn ang="T57">
                                  <a:pos x="T34" y="T35"/>
                                </a:cxn>
                                <a:cxn ang="T58">
                                  <a:pos x="T36" y="T37"/>
                                </a:cxn>
                                <a:cxn ang="T59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5" h="854">
                                  <a:moveTo>
                                    <a:pt x="45" y="0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35" y="66"/>
                                  </a:lnTo>
                                  <a:lnTo>
                                    <a:pt x="26" y="133"/>
                                  </a:lnTo>
                                  <a:lnTo>
                                    <a:pt x="14" y="267"/>
                                  </a:lnTo>
                                  <a:lnTo>
                                    <a:pt x="6" y="401"/>
                                  </a:lnTo>
                                  <a:lnTo>
                                    <a:pt x="3" y="534"/>
                                  </a:lnTo>
                                  <a:lnTo>
                                    <a:pt x="6" y="669"/>
                                  </a:lnTo>
                                  <a:lnTo>
                                    <a:pt x="14" y="803"/>
                                  </a:lnTo>
                                  <a:lnTo>
                                    <a:pt x="18" y="854"/>
                                  </a:lnTo>
                                  <a:lnTo>
                                    <a:pt x="18" y="851"/>
                                  </a:lnTo>
                                  <a:lnTo>
                                    <a:pt x="9" y="814"/>
                                  </a:lnTo>
                                  <a:lnTo>
                                    <a:pt x="8" y="803"/>
                                  </a:lnTo>
                                  <a:lnTo>
                                    <a:pt x="1" y="669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3" y="401"/>
                                  </a:lnTo>
                                  <a:lnTo>
                                    <a:pt x="12" y="267"/>
                                  </a:lnTo>
                                  <a:lnTo>
                                    <a:pt x="25" y="132"/>
                                  </a:lnTo>
                                  <a:lnTo>
                                    <a:pt x="34" y="66"/>
                                  </a:lnTo>
                                  <a:lnTo>
                                    <a:pt x="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Bentuk bebas 24"/>
                          <wps:cNvSpPr>
                            <a:spLocks/>
                          </wps:cNvSpPr>
                          <wps:spPr bwMode="auto">
                            <a:xfrm>
                              <a:off x="363312" y="6231112"/>
                              <a:ext cx="244475" cy="998538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0 h 629"/>
                                <a:gd name="T2" fmla="*/ 15875 w 154"/>
                                <a:gd name="T3" fmla="*/ 69850 h 629"/>
                                <a:gd name="T4" fmla="*/ 33338 w 154"/>
                                <a:gd name="T5" fmla="*/ 200025 h 629"/>
                                <a:gd name="T6" fmla="*/ 53975 w 154"/>
                                <a:gd name="T7" fmla="*/ 328613 h 629"/>
                                <a:gd name="T8" fmla="*/ 84138 w 154"/>
                                <a:gd name="T9" fmla="*/ 465138 h 629"/>
                                <a:gd name="T10" fmla="*/ 119063 w 154"/>
                                <a:gd name="T11" fmla="*/ 603250 h 629"/>
                                <a:gd name="T12" fmla="*/ 158750 w 154"/>
                                <a:gd name="T13" fmla="*/ 739775 h 629"/>
                                <a:gd name="T14" fmla="*/ 190500 w 154"/>
                                <a:gd name="T15" fmla="*/ 827088 h 629"/>
                                <a:gd name="T16" fmla="*/ 223838 w 154"/>
                                <a:gd name="T17" fmla="*/ 914400 h 629"/>
                                <a:gd name="T18" fmla="*/ 241300 w 154"/>
                                <a:gd name="T19" fmla="*/ 981075 h 629"/>
                                <a:gd name="T20" fmla="*/ 244475 w 154"/>
                                <a:gd name="T21" fmla="*/ 998538 h 629"/>
                                <a:gd name="T22" fmla="*/ 222250 w 154"/>
                                <a:gd name="T23" fmla="*/ 944563 h 629"/>
                                <a:gd name="T24" fmla="*/ 182563 w 154"/>
                                <a:gd name="T25" fmla="*/ 844550 h 629"/>
                                <a:gd name="T26" fmla="*/ 147638 w 154"/>
                                <a:gd name="T27" fmla="*/ 742950 h 629"/>
                                <a:gd name="T28" fmla="*/ 106363 w 154"/>
                                <a:gd name="T29" fmla="*/ 608013 h 629"/>
                                <a:gd name="T30" fmla="*/ 74613 w 154"/>
                                <a:gd name="T31" fmla="*/ 468313 h 629"/>
                                <a:gd name="T32" fmla="*/ 44450 w 154"/>
                                <a:gd name="T33" fmla="*/ 328613 h 629"/>
                                <a:gd name="T34" fmla="*/ 19050 w 154"/>
                                <a:gd name="T35" fmla="*/ 165100 h 629"/>
                                <a:gd name="T36" fmla="*/ 0 w 154"/>
                                <a:gd name="T37" fmla="*/ 0 h 629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54" h="629">
                                  <a:moveTo>
                                    <a:pt x="0" y="0"/>
                                  </a:moveTo>
                                  <a:lnTo>
                                    <a:pt x="10" y="44"/>
                                  </a:lnTo>
                                  <a:lnTo>
                                    <a:pt x="21" y="126"/>
                                  </a:lnTo>
                                  <a:lnTo>
                                    <a:pt x="34" y="207"/>
                                  </a:lnTo>
                                  <a:lnTo>
                                    <a:pt x="53" y="293"/>
                                  </a:lnTo>
                                  <a:lnTo>
                                    <a:pt x="75" y="380"/>
                                  </a:lnTo>
                                  <a:lnTo>
                                    <a:pt x="100" y="466"/>
                                  </a:lnTo>
                                  <a:lnTo>
                                    <a:pt x="120" y="521"/>
                                  </a:lnTo>
                                  <a:lnTo>
                                    <a:pt x="141" y="576"/>
                                  </a:lnTo>
                                  <a:lnTo>
                                    <a:pt x="152" y="618"/>
                                  </a:lnTo>
                                  <a:lnTo>
                                    <a:pt x="154" y="629"/>
                                  </a:lnTo>
                                  <a:lnTo>
                                    <a:pt x="140" y="595"/>
                                  </a:lnTo>
                                  <a:lnTo>
                                    <a:pt x="115" y="532"/>
                                  </a:lnTo>
                                  <a:lnTo>
                                    <a:pt x="93" y="468"/>
                                  </a:lnTo>
                                  <a:lnTo>
                                    <a:pt x="67" y="383"/>
                                  </a:lnTo>
                                  <a:lnTo>
                                    <a:pt x="47" y="295"/>
                                  </a:lnTo>
                                  <a:lnTo>
                                    <a:pt x="28" y="207"/>
                                  </a:lnTo>
                                  <a:lnTo>
                                    <a:pt x="12" y="1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Bentuk bebas 25"/>
                          <wps:cNvSpPr>
                            <a:spLocks/>
                          </wps:cNvSpPr>
                          <wps:spPr bwMode="auto">
                            <a:xfrm>
                              <a:off x="620487" y="7223300"/>
                              <a:ext cx="52388" cy="109538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0 h 69"/>
                                <a:gd name="T2" fmla="*/ 52388 w 33"/>
                                <a:gd name="T3" fmla="*/ 109538 h 69"/>
                                <a:gd name="T4" fmla="*/ 38100 w 33"/>
                                <a:gd name="T5" fmla="*/ 109538 h 69"/>
                                <a:gd name="T6" fmla="*/ 19050 w 33"/>
                                <a:gd name="T7" fmla="*/ 55563 h 69"/>
                                <a:gd name="T8" fmla="*/ 0 w 33"/>
                                <a:gd name="T9" fmla="*/ 0 h 6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69">
                                  <a:moveTo>
                                    <a:pt x="0" y="0"/>
                                  </a:moveTo>
                                  <a:lnTo>
                                    <a:pt x="33" y="69"/>
                                  </a:lnTo>
                                  <a:lnTo>
                                    <a:pt x="24" y="69"/>
                                  </a:lnTo>
                                  <a:lnTo>
                                    <a:pt x="12" y="3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Bentuk bebas 26"/>
                          <wps:cNvSpPr>
                            <a:spLocks/>
                          </wps:cNvSpPr>
                          <wps:spPr bwMode="auto">
                            <a:xfrm>
                              <a:off x="355374" y="6153325"/>
                              <a:ext cx="23813" cy="147638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0 h 93"/>
                                <a:gd name="T2" fmla="*/ 14288 w 15"/>
                                <a:gd name="T3" fmla="*/ 58738 h 93"/>
                                <a:gd name="T4" fmla="*/ 14288 w 15"/>
                                <a:gd name="T5" fmla="*/ 63500 h 93"/>
                                <a:gd name="T6" fmla="*/ 23813 w 15"/>
                                <a:gd name="T7" fmla="*/ 147638 h 93"/>
                                <a:gd name="T8" fmla="*/ 7938 w 15"/>
                                <a:gd name="T9" fmla="*/ 77788 h 93"/>
                                <a:gd name="T10" fmla="*/ 0 w 15"/>
                                <a:gd name="T11" fmla="*/ 0 h 9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" h="93">
                                  <a:moveTo>
                                    <a:pt x="0" y="0"/>
                                  </a:moveTo>
                                  <a:lnTo>
                                    <a:pt x="9" y="37"/>
                                  </a:lnTo>
                                  <a:lnTo>
                                    <a:pt x="9" y="40"/>
                                  </a:lnTo>
                                  <a:lnTo>
                                    <a:pt x="15" y="93"/>
                                  </a:lnTo>
                                  <a:lnTo>
                                    <a:pt x="5" y="4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Bentuk bebas 27"/>
                          <wps:cNvSpPr>
                            <a:spLocks/>
                          </wps:cNvSpPr>
                          <wps:spPr bwMode="auto">
                            <a:xfrm>
                              <a:off x="563337" y="5689775"/>
                              <a:ext cx="625475" cy="1216025"/>
                            </a:xfrm>
                            <a:custGeom>
                              <a:avLst/>
                              <a:gdLst>
                                <a:gd name="T0" fmla="*/ 625475 w 394"/>
                                <a:gd name="T1" fmla="*/ 0 h 766"/>
                                <a:gd name="T2" fmla="*/ 625475 w 394"/>
                                <a:gd name="T3" fmla="*/ 0 h 766"/>
                                <a:gd name="T4" fmla="*/ 565150 w 394"/>
                                <a:gd name="T5" fmla="*/ 60325 h 766"/>
                                <a:gd name="T6" fmla="*/ 506413 w 394"/>
                                <a:gd name="T7" fmla="*/ 122238 h 766"/>
                                <a:gd name="T8" fmla="*/ 450850 w 394"/>
                                <a:gd name="T9" fmla="*/ 185738 h 766"/>
                                <a:gd name="T10" fmla="*/ 395288 w 394"/>
                                <a:gd name="T11" fmla="*/ 254000 h 766"/>
                                <a:gd name="T12" fmla="*/ 328613 w 394"/>
                                <a:gd name="T13" fmla="*/ 346075 h 766"/>
                                <a:gd name="T14" fmla="*/ 266700 w 394"/>
                                <a:gd name="T15" fmla="*/ 438150 h 766"/>
                                <a:gd name="T16" fmla="*/ 207963 w 394"/>
                                <a:gd name="T17" fmla="*/ 538163 h 766"/>
                                <a:gd name="T18" fmla="*/ 155575 w 394"/>
                                <a:gd name="T19" fmla="*/ 638175 h 766"/>
                                <a:gd name="T20" fmla="*/ 109538 w 394"/>
                                <a:gd name="T21" fmla="*/ 741363 h 766"/>
                                <a:gd name="T22" fmla="*/ 71438 w 394"/>
                                <a:gd name="T23" fmla="*/ 849313 h 766"/>
                                <a:gd name="T24" fmla="*/ 41275 w 394"/>
                                <a:gd name="T25" fmla="*/ 958850 h 766"/>
                                <a:gd name="T26" fmla="*/ 22225 w 394"/>
                                <a:gd name="T27" fmla="*/ 1068388 h 766"/>
                                <a:gd name="T28" fmla="*/ 11113 w 394"/>
                                <a:gd name="T29" fmla="*/ 1184275 h 766"/>
                                <a:gd name="T30" fmla="*/ 9525 w 394"/>
                                <a:gd name="T31" fmla="*/ 1216025 h 766"/>
                                <a:gd name="T32" fmla="*/ 0 w 394"/>
                                <a:gd name="T33" fmla="*/ 1189038 h 766"/>
                                <a:gd name="T34" fmla="*/ 1588 w 394"/>
                                <a:gd name="T35" fmla="*/ 1181100 h 766"/>
                                <a:gd name="T36" fmla="*/ 11113 w 394"/>
                                <a:gd name="T37" fmla="*/ 1068388 h 766"/>
                                <a:gd name="T38" fmla="*/ 33338 w 394"/>
                                <a:gd name="T39" fmla="*/ 957263 h 766"/>
                                <a:gd name="T40" fmla="*/ 63500 w 394"/>
                                <a:gd name="T41" fmla="*/ 846138 h 766"/>
                                <a:gd name="T42" fmla="*/ 103188 w 394"/>
                                <a:gd name="T43" fmla="*/ 739775 h 766"/>
                                <a:gd name="T44" fmla="*/ 149225 w 394"/>
                                <a:gd name="T45" fmla="*/ 635000 h 766"/>
                                <a:gd name="T46" fmla="*/ 201613 w 394"/>
                                <a:gd name="T47" fmla="*/ 533400 h 766"/>
                                <a:gd name="T48" fmla="*/ 260350 w 394"/>
                                <a:gd name="T49" fmla="*/ 436563 h 766"/>
                                <a:gd name="T50" fmla="*/ 323850 w 394"/>
                                <a:gd name="T51" fmla="*/ 341313 h 766"/>
                                <a:gd name="T52" fmla="*/ 393700 w 394"/>
                                <a:gd name="T53" fmla="*/ 250825 h 766"/>
                                <a:gd name="T54" fmla="*/ 447675 w 394"/>
                                <a:gd name="T55" fmla="*/ 184150 h 766"/>
                                <a:gd name="T56" fmla="*/ 504825 w 394"/>
                                <a:gd name="T57" fmla="*/ 120650 h 766"/>
                                <a:gd name="T58" fmla="*/ 561975 w 394"/>
                                <a:gd name="T59" fmla="*/ 58738 h 766"/>
                                <a:gd name="T60" fmla="*/ 625475 w 394"/>
                                <a:gd name="T61" fmla="*/ 0 h 76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</a:gdLst>
                              <a:ahLst/>
                              <a:cxnLst>
                                <a:cxn ang="T62">
                                  <a:pos x="T0" y="T1"/>
                                </a:cxn>
                                <a:cxn ang="T63">
                                  <a:pos x="T2" y="T3"/>
                                </a:cxn>
                                <a:cxn ang="T64">
                                  <a:pos x="T4" y="T5"/>
                                </a:cxn>
                                <a:cxn ang="T65">
                                  <a:pos x="T6" y="T7"/>
                                </a:cxn>
                                <a:cxn ang="T66">
                                  <a:pos x="T8" y="T9"/>
                                </a:cxn>
                                <a:cxn ang="T67">
                                  <a:pos x="T10" y="T11"/>
                                </a:cxn>
                                <a:cxn ang="T68">
                                  <a:pos x="T12" y="T13"/>
                                </a:cxn>
                                <a:cxn ang="T69">
                                  <a:pos x="T14" y="T15"/>
                                </a:cxn>
                                <a:cxn ang="T70">
                                  <a:pos x="T16" y="T17"/>
                                </a:cxn>
                                <a:cxn ang="T71">
                                  <a:pos x="T18" y="T19"/>
                                </a:cxn>
                                <a:cxn ang="T72">
                                  <a:pos x="T20" y="T21"/>
                                </a:cxn>
                                <a:cxn ang="T73">
                                  <a:pos x="T22" y="T23"/>
                                </a:cxn>
                                <a:cxn ang="T74">
                                  <a:pos x="T24" y="T25"/>
                                </a:cxn>
                                <a:cxn ang="T75">
                                  <a:pos x="T26" y="T27"/>
                                </a:cxn>
                                <a:cxn ang="T76">
                                  <a:pos x="T28" y="T29"/>
                                </a:cxn>
                                <a:cxn ang="T77">
                                  <a:pos x="T30" y="T31"/>
                                </a:cxn>
                                <a:cxn ang="T78">
                                  <a:pos x="T32" y="T33"/>
                                </a:cxn>
                                <a:cxn ang="T79">
                                  <a:pos x="T34" y="T35"/>
                                </a:cxn>
                                <a:cxn ang="T80">
                                  <a:pos x="T36" y="T37"/>
                                </a:cxn>
                                <a:cxn ang="T81">
                                  <a:pos x="T38" y="T39"/>
                                </a:cxn>
                                <a:cxn ang="T82">
                                  <a:pos x="T40" y="T41"/>
                                </a:cxn>
                                <a:cxn ang="T83">
                                  <a:pos x="T42" y="T43"/>
                                </a:cxn>
                                <a:cxn ang="T84">
                                  <a:pos x="T44" y="T45"/>
                                </a:cxn>
                                <a:cxn ang="T85">
                                  <a:pos x="T46" y="T47"/>
                                </a:cxn>
                                <a:cxn ang="T86">
                                  <a:pos x="T48" y="T49"/>
                                </a:cxn>
                                <a:cxn ang="T87">
                                  <a:pos x="T50" y="T51"/>
                                </a:cxn>
                                <a:cxn ang="T88">
                                  <a:pos x="T52" y="T53"/>
                                </a:cxn>
                                <a:cxn ang="T89">
                                  <a:pos x="T54" y="T55"/>
                                </a:cxn>
                                <a:cxn ang="T90">
                                  <a:pos x="T56" y="T57"/>
                                </a:cxn>
                                <a:cxn ang="T91">
                                  <a:pos x="T58" y="T59"/>
                                </a:cxn>
                                <a:cxn ang="T92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394" h="766">
                                  <a:moveTo>
                                    <a:pt x="394" y="0"/>
                                  </a:moveTo>
                                  <a:lnTo>
                                    <a:pt x="394" y="0"/>
                                  </a:lnTo>
                                  <a:lnTo>
                                    <a:pt x="356" y="38"/>
                                  </a:lnTo>
                                  <a:lnTo>
                                    <a:pt x="319" y="77"/>
                                  </a:lnTo>
                                  <a:lnTo>
                                    <a:pt x="284" y="117"/>
                                  </a:lnTo>
                                  <a:lnTo>
                                    <a:pt x="249" y="160"/>
                                  </a:lnTo>
                                  <a:lnTo>
                                    <a:pt x="207" y="218"/>
                                  </a:lnTo>
                                  <a:lnTo>
                                    <a:pt x="168" y="276"/>
                                  </a:lnTo>
                                  <a:lnTo>
                                    <a:pt x="131" y="339"/>
                                  </a:lnTo>
                                  <a:lnTo>
                                    <a:pt x="98" y="402"/>
                                  </a:lnTo>
                                  <a:lnTo>
                                    <a:pt x="69" y="467"/>
                                  </a:lnTo>
                                  <a:lnTo>
                                    <a:pt x="45" y="535"/>
                                  </a:lnTo>
                                  <a:lnTo>
                                    <a:pt x="26" y="604"/>
                                  </a:lnTo>
                                  <a:lnTo>
                                    <a:pt x="14" y="673"/>
                                  </a:lnTo>
                                  <a:lnTo>
                                    <a:pt x="7" y="746"/>
                                  </a:lnTo>
                                  <a:lnTo>
                                    <a:pt x="6" y="766"/>
                                  </a:lnTo>
                                  <a:lnTo>
                                    <a:pt x="0" y="749"/>
                                  </a:lnTo>
                                  <a:lnTo>
                                    <a:pt x="1" y="744"/>
                                  </a:lnTo>
                                  <a:lnTo>
                                    <a:pt x="7" y="673"/>
                                  </a:lnTo>
                                  <a:lnTo>
                                    <a:pt x="21" y="603"/>
                                  </a:lnTo>
                                  <a:lnTo>
                                    <a:pt x="40" y="533"/>
                                  </a:lnTo>
                                  <a:lnTo>
                                    <a:pt x="65" y="466"/>
                                  </a:lnTo>
                                  <a:lnTo>
                                    <a:pt x="94" y="400"/>
                                  </a:lnTo>
                                  <a:lnTo>
                                    <a:pt x="127" y="336"/>
                                  </a:lnTo>
                                  <a:lnTo>
                                    <a:pt x="164" y="275"/>
                                  </a:lnTo>
                                  <a:lnTo>
                                    <a:pt x="204" y="215"/>
                                  </a:lnTo>
                                  <a:lnTo>
                                    <a:pt x="248" y="158"/>
                                  </a:lnTo>
                                  <a:lnTo>
                                    <a:pt x="282" y="116"/>
                                  </a:lnTo>
                                  <a:lnTo>
                                    <a:pt x="318" y="76"/>
                                  </a:lnTo>
                                  <a:lnTo>
                                    <a:pt x="354" y="37"/>
                                  </a:lnTo>
                                  <a:lnTo>
                                    <a:pt x="3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Bentuk bebas 28"/>
                          <wps:cNvSpPr>
                            <a:spLocks/>
                          </wps:cNvSpPr>
                          <wps:spPr bwMode="auto">
                            <a:xfrm>
                              <a:off x="563337" y="6915325"/>
                              <a:ext cx="57150" cy="30797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0 h 194"/>
                                <a:gd name="T2" fmla="*/ 9525 w 36"/>
                                <a:gd name="T3" fmla="*/ 25400 h 194"/>
                                <a:gd name="T4" fmla="*/ 11113 w 36"/>
                                <a:gd name="T5" fmla="*/ 30163 h 194"/>
                                <a:gd name="T6" fmla="*/ 17463 w 36"/>
                                <a:gd name="T7" fmla="*/ 127000 h 194"/>
                                <a:gd name="T8" fmla="*/ 31750 w 36"/>
                                <a:gd name="T9" fmla="*/ 209550 h 194"/>
                                <a:gd name="T10" fmla="*/ 52388 w 36"/>
                                <a:gd name="T11" fmla="*/ 293688 h 194"/>
                                <a:gd name="T12" fmla="*/ 57150 w 36"/>
                                <a:gd name="T13" fmla="*/ 307975 h 194"/>
                                <a:gd name="T14" fmla="*/ 33338 w 36"/>
                                <a:gd name="T15" fmla="*/ 255588 h 194"/>
                                <a:gd name="T16" fmla="*/ 23813 w 36"/>
                                <a:gd name="T17" fmla="*/ 230188 h 194"/>
                                <a:gd name="T18" fmla="*/ 7938 w 36"/>
                                <a:gd name="T19" fmla="*/ 128588 h 194"/>
                                <a:gd name="T20" fmla="*/ 1588 w 36"/>
                                <a:gd name="T21" fmla="*/ 65088 h 194"/>
                                <a:gd name="T22" fmla="*/ 0 w 36"/>
                                <a:gd name="T23" fmla="*/ 0 h 194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6" h="194">
                                  <a:moveTo>
                                    <a:pt x="0" y="0"/>
                                  </a:moveTo>
                                  <a:lnTo>
                                    <a:pt x="6" y="16"/>
                                  </a:lnTo>
                                  <a:lnTo>
                                    <a:pt x="7" y="19"/>
                                  </a:lnTo>
                                  <a:lnTo>
                                    <a:pt x="11" y="80"/>
                                  </a:lnTo>
                                  <a:lnTo>
                                    <a:pt x="20" y="132"/>
                                  </a:lnTo>
                                  <a:lnTo>
                                    <a:pt x="33" y="185"/>
                                  </a:lnTo>
                                  <a:lnTo>
                                    <a:pt x="36" y="194"/>
                                  </a:lnTo>
                                  <a:lnTo>
                                    <a:pt x="21" y="161"/>
                                  </a:lnTo>
                                  <a:lnTo>
                                    <a:pt x="15" y="145"/>
                                  </a:lnTo>
                                  <a:lnTo>
                                    <a:pt x="5" y="81"/>
                                  </a:lnTo>
                                  <a:lnTo>
                                    <a:pt x="1" y="4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Bentuk bebas 29"/>
                          <wps:cNvSpPr>
                            <a:spLocks/>
                          </wps:cNvSpPr>
                          <wps:spPr bwMode="auto">
                            <a:xfrm>
                              <a:off x="607787" y="7229650"/>
                              <a:ext cx="49213" cy="103188"/>
                            </a:xfrm>
                            <a:custGeom>
                              <a:avLst/>
                              <a:gdLst>
                                <a:gd name="T0" fmla="*/ 0 w 31"/>
                                <a:gd name="T1" fmla="*/ 0 h 65"/>
                                <a:gd name="T2" fmla="*/ 49213 w 31"/>
                                <a:gd name="T3" fmla="*/ 103188 h 65"/>
                                <a:gd name="T4" fmla="*/ 36513 w 31"/>
                                <a:gd name="T5" fmla="*/ 103188 h 65"/>
                                <a:gd name="T6" fmla="*/ 0 w 31"/>
                                <a:gd name="T7" fmla="*/ 0 h 65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" h="65">
                                  <a:moveTo>
                                    <a:pt x="0" y="0"/>
                                  </a:moveTo>
                                  <a:lnTo>
                                    <a:pt x="31" y="65"/>
                                  </a:lnTo>
                                  <a:lnTo>
                                    <a:pt x="23" y="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Bentuk bebas 30"/>
                          <wps:cNvSpPr>
                            <a:spLocks/>
                          </wps:cNvSpPr>
                          <wps:spPr bwMode="auto">
                            <a:xfrm>
                              <a:off x="563337" y="6878812"/>
                              <a:ext cx="11113" cy="6667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42"/>
                                <a:gd name="T2" fmla="*/ 9525 w 7"/>
                                <a:gd name="T3" fmla="*/ 26988 h 42"/>
                                <a:gd name="T4" fmla="*/ 11113 w 7"/>
                                <a:gd name="T5" fmla="*/ 66675 h 42"/>
                                <a:gd name="T6" fmla="*/ 9525 w 7"/>
                                <a:gd name="T7" fmla="*/ 61913 h 42"/>
                                <a:gd name="T8" fmla="*/ 0 w 7"/>
                                <a:gd name="T9" fmla="*/ 36513 h 42"/>
                                <a:gd name="T10" fmla="*/ 0 w 7"/>
                                <a:gd name="T11" fmla="*/ 0 h 42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42">
                                  <a:moveTo>
                                    <a:pt x="0" y="0"/>
                                  </a:moveTo>
                                  <a:lnTo>
                                    <a:pt x="6" y="17"/>
                                  </a:lnTo>
                                  <a:lnTo>
                                    <a:pt x="7" y="42"/>
                                  </a:lnTo>
                                  <a:lnTo>
                                    <a:pt x="6" y="39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Bentuk bebas 31"/>
                          <wps:cNvSpPr>
                            <a:spLocks/>
                          </wps:cNvSpPr>
                          <wps:spPr bwMode="auto">
                            <a:xfrm>
                              <a:off x="587149" y="7145512"/>
                              <a:ext cx="71438" cy="18732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0 h 118"/>
                                <a:gd name="T2" fmla="*/ 9525 w 45"/>
                                <a:gd name="T3" fmla="*/ 25400 h 118"/>
                                <a:gd name="T4" fmla="*/ 33338 w 45"/>
                                <a:gd name="T5" fmla="*/ 77788 h 118"/>
                                <a:gd name="T6" fmla="*/ 52388 w 45"/>
                                <a:gd name="T7" fmla="*/ 133350 h 118"/>
                                <a:gd name="T8" fmla="*/ 71438 w 45"/>
                                <a:gd name="T9" fmla="*/ 187325 h 118"/>
                                <a:gd name="T10" fmla="*/ 69850 w 45"/>
                                <a:gd name="T11" fmla="*/ 187325 h 118"/>
                                <a:gd name="T12" fmla="*/ 20638 w 45"/>
                                <a:gd name="T13" fmla="*/ 84138 h 118"/>
                                <a:gd name="T14" fmla="*/ 17463 w 45"/>
                                <a:gd name="T15" fmla="*/ 66675 h 118"/>
                                <a:gd name="T16" fmla="*/ 0 w 45"/>
                                <a:gd name="T17" fmla="*/ 0 h 11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" h="118">
                                  <a:moveTo>
                                    <a:pt x="0" y="0"/>
                                  </a:moveTo>
                                  <a:lnTo>
                                    <a:pt x="6" y="16"/>
                                  </a:lnTo>
                                  <a:lnTo>
                                    <a:pt x="21" y="49"/>
                                  </a:lnTo>
                                  <a:lnTo>
                                    <a:pt x="33" y="84"/>
                                  </a:lnTo>
                                  <a:lnTo>
                                    <a:pt x="45" y="118"/>
                                  </a:lnTo>
                                  <a:lnTo>
                                    <a:pt x="44" y="118"/>
                                  </a:lnTo>
                                  <a:lnTo>
                                    <a:pt x="13" y="53"/>
                                  </a:lnTo>
                                  <a:lnTo>
                                    <a:pt x="11" y="4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5" name="Grup 7"/>
                        <wpg:cNvGrpSpPr>
                          <a:grpSpLocks noChangeAspect="1"/>
                        </wpg:cNvGrpSpPr>
                        <wpg:grpSpPr bwMode="auto">
                          <a:xfrm>
                            <a:off x="80645" y="4826972"/>
                            <a:ext cx="1306273" cy="2505863"/>
                            <a:chOff x="80645" y="4649964"/>
                            <a:chExt cx="874712" cy="1677988"/>
                          </a:xfrm>
                        </wpg:grpSpPr>
                        <wps:wsp>
                          <wps:cNvPr id="326" name="Freeform 8"/>
                          <wps:cNvSpPr>
                            <a:spLocks/>
                          </wps:cNvSpPr>
                          <wps:spPr bwMode="auto">
                            <a:xfrm>
                              <a:off x="118745" y="5189714"/>
                              <a:ext cx="198438" cy="714375"/>
                            </a:xfrm>
                            <a:custGeom>
                              <a:avLst/>
                              <a:gdLst>
                                <a:gd name="T0" fmla="*/ 0 w 125"/>
                                <a:gd name="T1" fmla="*/ 0 h 450"/>
                                <a:gd name="T2" fmla="*/ 65088 w 125"/>
                                <a:gd name="T3" fmla="*/ 246063 h 450"/>
                                <a:gd name="T4" fmla="*/ 136525 w 125"/>
                                <a:gd name="T5" fmla="*/ 490538 h 450"/>
                                <a:gd name="T6" fmla="*/ 198438 w 125"/>
                                <a:gd name="T7" fmla="*/ 674688 h 450"/>
                                <a:gd name="T8" fmla="*/ 198438 w 125"/>
                                <a:gd name="T9" fmla="*/ 714375 h 450"/>
                                <a:gd name="T10" fmla="*/ 125413 w 125"/>
                                <a:gd name="T11" fmla="*/ 493713 h 450"/>
                                <a:gd name="T12" fmla="*/ 65088 w 125"/>
                                <a:gd name="T13" fmla="*/ 290513 h 450"/>
                                <a:gd name="T14" fmla="*/ 11113 w 125"/>
                                <a:gd name="T15" fmla="*/ 85725 h 450"/>
                                <a:gd name="T16" fmla="*/ 0 w 125"/>
                                <a:gd name="T17" fmla="*/ 0 h 450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5" h="450">
                                  <a:moveTo>
                                    <a:pt x="0" y="0"/>
                                  </a:moveTo>
                                  <a:lnTo>
                                    <a:pt x="41" y="155"/>
                                  </a:lnTo>
                                  <a:lnTo>
                                    <a:pt x="86" y="309"/>
                                  </a:lnTo>
                                  <a:lnTo>
                                    <a:pt x="125" y="425"/>
                                  </a:lnTo>
                                  <a:lnTo>
                                    <a:pt x="125" y="450"/>
                                  </a:lnTo>
                                  <a:lnTo>
                                    <a:pt x="79" y="311"/>
                                  </a:lnTo>
                                  <a:lnTo>
                                    <a:pt x="41" y="183"/>
                                  </a:lnTo>
                                  <a:lnTo>
                                    <a:pt x="7" y="5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9"/>
                          <wps:cNvSpPr>
                            <a:spLocks/>
                          </wps:cNvSpPr>
                          <wps:spPr bwMode="auto">
                            <a:xfrm>
                              <a:off x="328295" y="5891389"/>
                              <a:ext cx="187325" cy="436563"/>
                            </a:xfrm>
                            <a:custGeom>
                              <a:avLst/>
                              <a:gdLst>
                                <a:gd name="T0" fmla="*/ 0 w 118"/>
                                <a:gd name="T1" fmla="*/ 0 h 275"/>
                                <a:gd name="T2" fmla="*/ 12700 w 118"/>
                                <a:gd name="T3" fmla="*/ 31750 h 275"/>
                                <a:gd name="T4" fmla="*/ 58738 w 118"/>
                                <a:gd name="T5" fmla="*/ 152400 h 275"/>
                                <a:gd name="T6" fmla="*/ 109538 w 118"/>
                                <a:gd name="T7" fmla="*/ 269875 h 275"/>
                                <a:gd name="T8" fmla="*/ 187325 w 118"/>
                                <a:gd name="T9" fmla="*/ 436563 h 275"/>
                                <a:gd name="T10" fmla="*/ 173038 w 118"/>
                                <a:gd name="T11" fmla="*/ 436563 h 275"/>
                                <a:gd name="T12" fmla="*/ 96838 w 118"/>
                                <a:gd name="T13" fmla="*/ 276225 h 275"/>
                                <a:gd name="T14" fmla="*/ 47625 w 118"/>
                                <a:gd name="T15" fmla="*/ 158750 h 275"/>
                                <a:gd name="T16" fmla="*/ 0 w 118"/>
                                <a:gd name="T17" fmla="*/ 41275 h 275"/>
                                <a:gd name="T18" fmla="*/ 0 w 118"/>
                                <a:gd name="T19" fmla="*/ 0 h 27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8" h="275">
                                  <a:moveTo>
                                    <a:pt x="0" y="0"/>
                                  </a:moveTo>
                                  <a:lnTo>
                                    <a:pt x="8" y="20"/>
                                  </a:lnTo>
                                  <a:lnTo>
                                    <a:pt x="37" y="96"/>
                                  </a:lnTo>
                                  <a:lnTo>
                                    <a:pt x="69" y="170"/>
                                  </a:lnTo>
                                  <a:lnTo>
                                    <a:pt x="118" y="275"/>
                                  </a:lnTo>
                                  <a:lnTo>
                                    <a:pt x="109" y="275"/>
                                  </a:lnTo>
                                  <a:lnTo>
                                    <a:pt x="61" y="174"/>
                                  </a:lnTo>
                                  <a:lnTo>
                                    <a:pt x="30" y="100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10"/>
                          <wps:cNvSpPr>
                            <a:spLocks/>
                          </wps:cNvSpPr>
                          <wps:spPr bwMode="auto">
                            <a:xfrm>
                              <a:off x="80645" y="5010327"/>
                              <a:ext cx="31750" cy="192088"/>
                            </a:xfrm>
                            <a:custGeom>
                              <a:avLst/>
                              <a:gdLst>
                                <a:gd name="T0" fmla="*/ 0 w 20"/>
                                <a:gd name="T1" fmla="*/ 0 h 121"/>
                                <a:gd name="T2" fmla="*/ 25400 w 20"/>
                                <a:gd name="T3" fmla="*/ 114300 h 121"/>
                                <a:gd name="T4" fmla="*/ 31750 w 20"/>
                                <a:gd name="T5" fmla="*/ 192088 h 121"/>
                                <a:gd name="T6" fmla="*/ 28575 w 20"/>
                                <a:gd name="T7" fmla="*/ 177800 h 121"/>
                                <a:gd name="T8" fmla="*/ 0 w 20"/>
                                <a:gd name="T9" fmla="*/ 49213 h 121"/>
                                <a:gd name="T10" fmla="*/ 0 w 20"/>
                                <a:gd name="T11" fmla="*/ 0 h 121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0" h="121">
                                  <a:moveTo>
                                    <a:pt x="0" y="0"/>
                                  </a:moveTo>
                                  <a:lnTo>
                                    <a:pt x="16" y="72"/>
                                  </a:lnTo>
                                  <a:lnTo>
                                    <a:pt x="20" y="121"/>
                                  </a:lnTo>
                                  <a:lnTo>
                                    <a:pt x="18" y="112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12"/>
                          <wps:cNvSpPr>
                            <a:spLocks/>
                          </wps:cNvSpPr>
                          <wps:spPr bwMode="auto">
                            <a:xfrm>
                              <a:off x="112395" y="5202414"/>
                              <a:ext cx="250825" cy="1020763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0 h 643"/>
                                <a:gd name="T2" fmla="*/ 17463 w 158"/>
                                <a:gd name="T3" fmla="*/ 73025 h 643"/>
                                <a:gd name="T4" fmla="*/ 34925 w 158"/>
                                <a:gd name="T5" fmla="*/ 204788 h 643"/>
                                <a:gd name="T6" fmla="*/ 57150 w 158"/>
                                <a:gd name="T7" fmla="*/ 334963 h 643"/>
                                <a:gd name="T8" fmla="*/ 87313 w 158"/>
                                <a:gd name="T9" fmla="*/ 477838 h 643"/>
                                <a:gd name="T10" fmla="*/ 120650 w 158"/>
                                <a:gd name="T11" fmla="*/ 617538 h 643"/>
                                <a:gd name="T12" fmla="*/ 163513 w 158"/>
                                <a:gd name="T13" fmla="*/ 755650 h 643"/>
                                <a:gd name="T14" fmla="*/ 195263 w 158"/>
                                <a:gd name="T15" fmla="*/ 846138 h 643"/>
                                <a:gd name="T16" fmla="*/ 228600 w 158"/>
                                <a:gd name="T17" fmla="*/ 933450 h 643"/>
                                <a:gd name="T18" fmla="*/ 246063 w 158"/>
                                <a:gd name="T19" fmla="*/ 1003300 h 643"/>
                                <a:gd name="T20" fmla="*/ 250825 w 158"/>
                                <a:gd name="T21" fmla="*/ 1020763 h 643"/>
                                <a:gd name="T22" fmla="*/ 225425 w 158"/>
                                <a:gd name="T23" fmla="*/ 965200 h 643"/>
                                <a:gd name="T24" fmla="*/ 187325 w 158"/>
                                <a:gd name="T25" fmla="*/ 863600 h 643"/>
                                <a:gd name="T26" fmla="*/ 150813 w 158"/>
                                <a:gd name="T27" fmla="*/ 758825 h 643"/>
                                <a:gd name="T28" fmla="*/ 109538 w 158"/>
                                <a:gd name="T29" fmla="*/ 620713 h 643"/>
                                <a:gd name="T30" fmla="*/ 74613 w 158"/>
                                <a:gd name="T31" fmla="*/ 479425 h 643"/>
                                <a:gd name="T32" fmla="*/ 46038 w 158"/>
                                <a:gd name="T33" fmla="*/ 336550 h 643"/>
                                <a:gd name="T34" fmla="*/ 20638 w 158"/>
                                <a:gd name="T35" fmla="*/ 169863 h 643"/>
                                <a:gd name="T36" fmla="*/ 0 w 158"/>
                                <a:gd name="T37" fmla="*/ 0 h 643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58" h="643">
                                  <a:moveTo>
                                    <a:pt x="0" y="0"/>
                                  </a:moveTo>
                                  <a:lnTo>
                                    <a:pt x="11" y="46"/>
                                  </a:lnTo>
                                  <a:lnTo>
                                    <a:pt x="22" y="129"/>
                                  </a:lnTo>
                                  <a:lnTo>
                                    <a:pt x="36" y="211"/>
                                  </a:lnTo>
                                  <a:lnTo>
                                    <a:pt x="55" y="301"/>
                                  </a:lnTo>
                                  <a:lnTo>
                                    <a:pt x="76" y="389"/>
                                  </a:lnTo>
                                  <a:lnTo>
                                    <a:pt x="103" y="476"/>
                                  </a:lnTo>
                                  <a:lnTo>
                                    <a:pt x="123" y="533"/>
                                  </a:lnTo>
                                  <a:lnTo>
                                    <a:pt x="144" y="588"/>
                                  </a:lnTo>
                                  <a:lnTo>
                                    <a:pt x="155" y="632"/>
                                  </a:lnTo>
                                  <a:lnTo>
                                    <a:pt x="158" y="643"/>
                                  </a:lnTo>
                                  <a:lnTo>
                                    <a:pt x="142" y="608"/>
                                  </a:lnTo>
                                  <a:lnTo>
                                    <a:pt x="118" y="544"/>
                                  </a:lnTo>
                                  <a:lnTo>
                                    <a:pt x="95" y="478"/>
                                  </a:lnTo>
                                  <a:lnTo>
                                    <a:pt x="69" y="391"/>
                                  </a:lnTo>
                                  <a:lnTo>
                                    <a:pt x="47" y="302"/>
                                  </a:lnTo>
                                  <a:lnTo>
                                    <a:pt x="29" y="212"/>
                                  </a:lnTo>
                                  <a:lnTo>
                                    <a:pt x="13" y="10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13"/>
                          <wps:cNvSpPr>
                            <a:spLocks/>
                          </wps:cNvSpPr>
                          <wps:spPr bwMode="auto">
                            <a:xfrm>
                              <a:off x="375920" y="6215239"/>
                              <a:ext cx="52388" cy="1127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0 h 71"/>
                                <a:gd name="T2" fmla="*/ 52388 w 33"/>
                                <a:gd name="T3" fmla="*/ 112713 h 71"/>
                                <a:gd name="T4" fmla="*/ 38100 w 33"/>
                                <a:gd name="T5" fmla="*/ 112713 h 71"/>
                                <a:gd name="T6" fmla="*/ 17463 w 33"/>
                                <a:gd name="T7" fmla="*/ 57150 h 71"/>
                                <a:gd name="T8" fmla="*/ 0 w 33"/>
                                <a:gd name="T9" fmla="*/ 0 h 7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71">
                                  <a:moveTo>
                                    <a:pt x="0" y="0"/>
                                  </a:moveTo>
                                  <a:lnTo>
                                    <a:pt x="33" y="71"/>
                                  </a:lnTo>
                                  <a:lnTo>
                                    <a:pt x="24" y="71"/>
                                  </a:lnTo>
                                  <a:lnTo>
                                    <a:pt x="11" y="3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14"/>
                          <wps:cNvSpPr>
                            <a:spLocks/>
                          </wps:cNvSpPr>
                          <wps:spPr bwMode="auto">
                            <a:xfrm>
                              <a:off x="106045" y="5124627"/>
                              <a:ext cx="23813" cy="150813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0 h 95"/>
                                <a:gd name="T2" fmla="*/ 12700 w 15"/>
                                <a:gd name="T3" fmla="*/ 58738 h 95"/>
                                <a:gd name="T4" fmla="*/ 12700 w 15"/>
                                <a:gd name="T5" fmla="*/ 65088 h 95"/>
                                <a:gd name="T6" fmla="*/ 23813 w 15"/>
                                <a:gd name="T7" fmla="*/ 150813 h 95"/>
                                <a:gd name="T8" fmla="*/ 6350 w 15"/>
                                <a:gd name="T9" fmla="*/ 77788 h 95"/>
                                <a:gd name="T10" fmla="*/ 0 w 15"/>
                                <a:gd name="T11" fmla="*/ 0 h 95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" h="95">
                                  <a:moveTo>
                                    <a:pt x="0" y="0"/>
                                  </a:moveTo>
                                  <a:lnTo>
                                    <a:pt x="8" y="37"/>
                                  </a:lnTo>
                                  <a:lnTo>
                                    <a:pt x="8" y="41"/>
                                  </a:lnTo>
                                  <a:lnTo>
                                    <a:pt x="15" y="95"/>
                                  </a:lnTo>
                                  <a:lnTo>
                                    <a:pt x="4" y="4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Bentuk bebas 15"/>
                          <wps:cNvSpPr>
                            <a:spLocks/>
                          </wps:cNvSpPr>
                          <wps:spPr bwMode="auto">
                            <a:xfrm>
                              <a:off x="317182" y="4649964"/>
                              <a:ext cx="638175" cy="1241425"/>
                            </a:xfrm>
                            <a:custGeom>
                              <a:avLst/>
                              <a:gdLst>
                                <a:gd name="T0" fmla="*/ 638175 w 402"/>
                                <a:gd name="T1" fmla="*/ 0 h 782"/>
                                <a:gd name="T2" fmla="*/ 638175 w 402"/>
                                <a:gd name="T3" fmla="*/ 1588 h 782"/>
                                <a:gd name="T4" fmla="*/ 576263 w 402"/>
                                <a:gd name="T5" fmla="*/ 61913 h 782"/>
                                <a:gd name="T6" fmla="*/ 515938 w 402"/>
                                <a:gd name="T7" fmla="*/ 125413 h 782"/>
                                <a:gd name="T8" fmla="*/ 460375 w 402"/>
                                <a:gd name="T9" fmla="*/ 192088 h 782"/>
                                <a:gd name="T10" fmla="*/ 404813 w 402"/>
                                <a:gd name="T11" fmla="*/ 260350 h 782"/>
                                <a:gd name="T12" fmla="*/ 334963 w 402"/>
                                <a:gd name="T13" fmla="*/ 352425 h 782"/>
                                <a:gd name="T14" fmla="*/ 271463 w 402"/>
                                <a:gd name="T15" fmla="*/ 450850 h 782"/>
                                <a:gd name="T16" fmla="*/ 211138 w 402"/>
                                <a:gd name="T17" fmla="*/ 549275 h 782"/>
                                <a:gd name="T18" fmla="*/ 158750 w 402"/>
                                <a:gd name="T19" fmla="*/ 652463 h 782"/>
                                <a:gd name="T20" fmla="*/ 112713 w 402"/>
                                <a:gd name="T21" fmla="*/ 758825 h 782"/>
                                <a:gd name="T22" fmla="*/ 71438 w 402"/>
                                <a:gd name="T23" fmla="*/ 866775 h 782"/>
                                <a:gd name="T24" fmla="*/ 42863 w 402"/>
                                <a:gd name="T25" fmla="*/ 979488 h 782"/>
                                <a:gd name="T26" fmla="*/ 20638 w 402"/>
                                <a:gd name="T27" fmla="*/ 1093788 h 782"/>
                                <a:gd name="T28" fmla="*/ 11113 w 402"/>
                                <a:gd name="T29" fmla="*/ 1208088 h 782"/>
                                <a:gd name="T30" fmla="*/ 11113 w 402"/>
                                <a:gd name="T31" fmla="*/ 1241425 h 782"/>
                                <a:gd name="T32" fmla="*/ 0 w 402"/>
                                <a:gd name="T33" fmla="*/ 1214438 h 782"/>
                                <a:gd name="T34" fmla="*/ 1588 w 402"/>
                                <a:gd name="T35" fmla="*/ 1208088 h 782"/>
                                <a:gd name="T36" fmla="*/ 11113 w 402"/>
                                <a:gd name="T37" fmla="*/ 1092200 h 782"/>
                                <a:gd name="T38" fmla="*/ 33338 w 402"/>
                                <a:gd name="T39" fmla="*/ 977900 h 782"/>
                                <a:gd name="T40" fmla="*/ 63500 w 402"/>
                                <a:gd name="T41" fmla="*/ 865188 h 782"/>
                                <a:gd name="T42" fmla="*/ 104775 w 402"/>
                                <a:gd name="T43" fmla="*/ 754063 h 782"/>
                                <a:gd name="T44" fmla="*/ 150813 w 402"/>
                                <a:gd name="T45" fmla="*/ 649288 h 782"/>
                                <a:gd name="T46" fmla="*/ 206375 w 402"/>
                                <a:gd name="T47" fmla="*/ 544513 h 782"/>
                                <a:gd name="T48" fmla="*/ 265113 w 402"/>
                                <a:gd name="T49" fmla="*/ 446088 h 782"/>
                                <a:gd name="T50" fmla="*/ 331788 w 402"/>
                                <a:gd name="T51" fmla="*/ 349250 h 782"/>
                                <a:gd name="T52" fmla="*/ 401638 w 402"/>
                                <a:gd name="T53" fmla="*/ 258763 h 782"/>
                                <a:gd name="T54" fmla="*/ 455613 w 402"/>
                                <a:gd name="T55" fmla="*/ 190500 h 782"/>
                                <a:gd name="T56" fmla="*/ 514350 w 402"/>
                                <a:gd name="T57" fmla="*/ 123825 h 782"/>
                                <a:gd name="T58" fmla="*/ 574675 w 402"/>
                                <a:gd name="T59" fmla="*/ 60325 h 782"/>
                                <a:gd name="T60" fmla="*/ 638175 w 402"/>
                                <a:gd name="T61" fmla="*/ 0 h 782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</a:gdLst>
                              <a:ahLst/>
                              <a:cxnLst>
                                <a:cxn ang="T62">
                                  <a:pos x="T0" y="T1"/>
                                </a:cxn>
                                <a:cxn ang="T63">
                                  <a:pos x="T2" y="T3"/>
                                </a:cxn>
                                <a:cxn ang="T64">
                                  <a:pos x="T4" y="T5"/>
                                </a:cxn>
                                <a:cxn ang="T65">
                                  <a:pos x="T6" y="T7"/>
                                </a:cxn>
                                <a:cxn ang="T66">
                                  <a:pos x="T8" y="T9"/>
                                </a:cxn>
                                <a:cxn ang="T67">
                                  <a:pos x="T10" y="T11"/>
                                </a:cxn>
                                <a:cxn ang="T68">
                                  <a:pos x="T12" y="T13"/>
                                </a:cxn>
                                <a:cxn ang="T69">
                                  <a:pos x="T14" y="T15"/>
                                </a:cxn>
                                <a:cxn ang="T70">
                                  <a:pos x="T16" y="T17"/>
                                </a:cxn>
                                <a:cxn ang="T71">
                                  <a:pos x="T18" y="T19"/>
                                </a:cxn>
                                <a:cxn ang="T72">
                                  <a:pos x="T20" y="T21"/>
                                </a:cxn>
                                <a:cxn ang="T73">
                                  <a:pos x="T22" y="T23"/>
                                </a:cxn>
                                <a:cxn ang="T74">
                                  <a:pos x="T24" y="T25"/>
                                </a:cxn>
                                <a:cxn ang="T75">
                                  <a:pos x="T26" y="T27"/>
                                </a:cxn>
                                <a:cxn ang="T76">
                                  <a:pos x="T28" y="T29"/>
                                </a:cxn>
                                <a:cxn ang="T77">
                                  <a:pos x="T30" y="T31"/>
                                </a:cxn>
                                <a:cxn ang="T78">
                                  <a:pos x="T32" y="T33"/>
                                </a:cxn>
                                <a:cxn ang="T79">
                                  <a:pos x="T34" y="T35"/>
                                </a:cxn>
                                <a:cxn ang="T80">
                                  <a:pos x="T36" y="T37"/>
                                </a:cxn>
                                <a:cxn ang="T81">
                                  <a:pos x="T38" y="T39"/>
                                </a:cxn>
                                <a:cxn ang="T82">
                                  <a:pos x="T40" y="T41"/>
                                </a:cxn>
                                <a:cxn ang="T83">
                                  <a:pos x="T42" y="T43"/>
                                </a:cxn>
                                <a:cxn ang="T84">
                                  <a:pos x="T44" y="T45"/>
                                </a:cxn>
                                <a:cxn ang="T85">
                                  <a:pos x="T46" y="T47"/>
                                </a:cxn>
                                <a:cxn ang="T86">
                                  <a:pos x="T48" y="T49"/>
                                </a:cxn>
                                <a:cxn ang="T87">
                                  <a:pos x="T50" y="T51"/>
                                </a:cxn>
                                <a:cxn ang="T88">
                                  <a:pos x="T52" y="T53"/>
                                </a:cxn>
                                <a:cxn ang="T89">
                                  <a:pos x="T54" y="T55"/>
                                </a:cxn>
                                <a:cxn ang="T90">
                                  <a:pos x="T56" y="T57"/>
                                </a:cxn>
                                <a:cxn ang="T91">
                                  <a:pos x="T58" y="T59"/>
                                </a:cxn>
                                <a:cxn ang="T92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402" h="782">
                                  <a:moveTo>
                                    <a:pt x="402" y="0"/>
                                  </a:moveTo>
                                  <a:lnTo>
                                    <a:pt x="402" y="1"/>
                                  </a:lnTo>
                                  <a:lnTo>
                                    <a:pt x="363" y="39"/>
                                  </a:lnTo>
                                  <a:lnTo>
                                    <a:pt x="325" y="79"/>
                                  </a:lnTo>
                                  <a:lnTo>
                                    <a:pt x="290" y="121"/>
                                  </a:lnTo>
                                  <a:lnTo>
                                    <a:pt x="255" y="164"/>
                                  </a:lnTo>
                                  <a:lnTo>
                                    <a:pt x="211" y="222"/>
                                  </a:lnTo>
                                  <a:lnTo>
                                    <a:pt x="171" y="284"/>
                                  </a:lnTo>
                                  <a:lnTo>
                                    <a:pt x="133" y="346"/>
                                  </a:lnTo>
                                  <a:lnTo>
                                    <a:pt x="100" y="411"/>
                                  </a:lnTo>
                                  <a:lnTo>
                                    <a:pt x="71" y="478"/>
                                  </a:lnTo>
                                  <a:lnTo>
                                    <a:pt x="45" y="546"/>
                                  </a:lnTo>
                                  <a:lnTo>
                                    <a:pt x="27" y="617"/>
                                  </a:lnTo>
                                  <a:lnTo>
                                    <a:pt x="13" y="689"/>
                                  </a:lnTo>
                                  <a:lnTo>
                                    <a:pt x="7" y="761"/>
                                  </a:lnTo>
                                  <a:lnTo>
                                    <a:pt x="7" y="782"/>
                                  </a:lnTo>
                                  <a:lnTo>
                                    <a:pt x="0" y="765"/>
                                  </a:lnTo>
                                  <a:lnTo>
                                    <a:pt x="1" y="761"/>
                                  </a:lnTo>
                                  <a:lnTo>
                                    <a:pt x="7" y="688"/>
                                  </a:lnTo>
                                  <a:lnTo>
                                    <a:pt x="21" y="616"/>
                                  </a:lnTo>
                                  <a:lnTo>
                                    <a:pt x="40" y="545"/>
                                  </a:lnTo>
                                  <a:lnTo>
                                    <a:pt x="66" y="475"/>
                                  </a:lnTo>
                                  <a:lnTo>
                                    <a:pt x="95" y="409"/>
                                  </a:lnTo>
                                  <a:lnTo>
                                    <a:pt x="130" y="343"/>
                                  </a:lnTo>
                                  <a:lnTo>
                                    <a:pt x="167" y="281"/>
                                  </a:lnTo>
                                  <a:lnTo>
                                    <a:pt x="209" y="220"/>
                                  </a:lnTo>
                                  <a:lnTo>
                                    <a:pt x="253" y="163"/>
                                  </a:lnTo>
                                  <a:lnTo>
                                    <a:pt x="287" y="120"/>
                                  </a:lnTo>
                                  <a:lnTo>
                                    <a:pt x="324" y="78"/>
                                  </a:lnTo>
                                  <a:lnTo>
                                    <a:pt x="362" y="38"/>
                                  </a:lnTo>
                                  <a:lnTo>
                                    <a:pt x="4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Bentuk bebas 16"/>
                          <wps:cNvSpPr>
                            <a:spLocks/>
                          </wps:cNvSpPr>
                          <wps:spPr bwMode="auto">
                            <a:xfrm>
                              <a:off x="317182" y="5904089"/>
                              <a:ext cx="58738" cy="311150"/>
                            </a:xfrm>
                            <a:custGeom>
                              <a:avLst/>
                              <a:gdLst>
                                <a:gd name="T0" fmla="*/ 0 w 37"/>
                                <a:gd name="T1" fmla="*/ 0 h 196"/>
                                <a:gd name="T2" fmla="*/ 9525 w 37"/>
                                <a:gd name="T3" fmla="*/ 23813 h 196"/>
                                <a:gd name="T4" fmla="*/ 11113 w 37"/>
                                <a:gd name="T5" fmla="*/ 28575 h 196"/>
                                <a:gd name="T6" fmla="*/ 19050 w 37"/>
                                <a:gd name="T7" fmla="*/ 127000 h 196"/>
                                <a:gd name="T8" fmla="*/ 33338 w 37"/>
                                <a:gd name="T9" fmla="*/ 212725 h 196"/>
                                <a:gd name="T10" fmla="*/ 52388 w 37"/>
                                <a:gd name="T11" fmla="*/ 298450 h 196"/>
                                <a:gd name="T12" fmla="*/ 58738 w 37"/>
                                <a:gd name="T13" fmla="*/ 311150 h 196"/>
                                <a:gd name="T14" fmla="*/ 34925 w 37"/>
                                <a:gd name="T15" fmla="*/ 257175 h 196"/>
                                <a:gd name="T16" fmla="*/ 23813 w 37"/>
                                <a:gd name="T17" fmla="*/ 231775 h 196"/>
                                <a:gd name="T18" fmla="*/ 7938 w 37"/>
                                <a:gd name="T19" fmla="*/ 128588 h 196"/>
                                <a:gd name="T20" fmla="*/ 1588 w 37"/>
                                <a:gd name="T21" fmla="*/ 63500 h 196"/>
                                <a:gd name="T22" fmla="*/ 0 w 37"/>
                                <a:gd name="T23" fmla="*/ 0 h 19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7" h="196">
                                  <a:moveTo>
                                    <a:pt x="0" y="0"/>
                                  </a:moveTo>
                                  <a:lnTo>
                                    <a:pt x="6" y="15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12" y="80"/>
                                  </a:lnTo>
                                  <a:lnTo>
                                    <a:pt x="21" y="134"/>
                                  </a:lnTo>
                                  <a:lnTo>
                                    <a:pt x="33" y="188"/>
                                  </a:lnTo>
                                  <a:lnTo>
                                    <a:pt x="37" y="196"/>
                                  </a:lnTo>
                                  <a:lnTo>
                                    <a:pt x="22" y="162"/>
                                  </a:lnTo>
                                  <a:lnTo>
                                    <a:pt x="15" y="146"/>
                                  </a:lnTo>
                                  <a:lnTo>
                                    <a:pt x="5" y="81"/>
                                  </a:lnTo>
                                  <a:lnTo>
                                    <a:pt x="1" y="4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Bentuk bebas 17"/>
                          <wps:cNvSpPr>
                            <a:spLocks/>
                          </wps:cNvSpPr>
                          <wps:spPr bwMode="auto">
                            <a:xfrm>
                              <a:off x="363220" y="6223177"/>
                              <a:ext cx="49213" cy="104775"/>
                            </a:xfrm>
                            <a:custGeom>
                              <a:avLst/>
                              <a:gdLst>
                                <a:gd name="T0" fmla="*/ 0 w 31"/>
                                <a:gd name="T1" fmla="*/ 0 h 66"/>
                                <a:gd name="T2" fmla="*/ 49213 w 31"/>
                                <a:gd name="T3" fmla="*/ 104775 h 66"/>
                                <a:gd name="T4" fmla="*/ 38100 w 31"/>
                                <a:gd name="T5" fmla="*/ 104775 h 66"/>
                                <a:gd name="T6" fmla="*/ 0 w 31"/>
                                <a:gd name="T7" fmla="*/ 0 h 66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" h="66">
                                  <a:moveTo>
                                    <a:pt x="0" y="0"/>
                                  </a:moveTo>
                                  <a:lnTo>
                                    <a:pt x="31" y="66"/>
                                  </a:lnTo>
                                  <a:lnTo>
                                    <a:pt x="24" y="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Bentuk bebas 18"/>
                          <wps:cNvSpPr>
                            <a:spLocks/>
                          </wps:cNvSpPr>
                          <wps:spPr bwMode="auto">
                            <a:xfrm>
                              <a:off x="317182" y="5864402"/>
                              <a:ext cx="11113" cy="68263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43"/>
                                <a:gd name="T2" fmla="*/ 11113 w 7"/>
                                <a:gd name="T3" fmla="*/ 26988 h 43"/>
                                <a:gd name="T4" fmla="*/ 11113 w 7"/>
                                <a:gd name="T5" fmla="*/ 68263 h 43"/>
                                <a:gd name="T6" fmla="*/ 9525 w 7"/>
                                <a:gd name="T7" fmla="*/ 63500 h 43"/>
                                <a:gd name="T8" fmla="*/ 0 w 7"/>
                                <a:gd name="T9" fmla="*/ 39688 h 43"/>
                                <a:gd name="T10" fmla="*/ 0 w 7"/>
                                <a:gd name="T11" fmla="*/ 0 h 4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43">
                                  <a:moveTo>
                                    <a:pt x="0" y="0"/>
                                  </a:moveTo>
                                  <a:lnTo>
                                    <a:pt x="7" y="17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6" y="40"/>
                                  </a:lnTo>
                                  <a:lnTo>
                                    <a:pt x="0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Bentuk bebas 19"/>
                          <wps:cNvSpPr>
                            <a:spLocks/>
                          </wps:cNvSpPr>
                          <wps:spPr bwMode="auto">
                            <a:xfrm>
                              <a:off x="340995" y="6135864"/>
                              <a:ext cx="73025" cy="192088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0 h 121"/>
                                <a:gd name="T2" fmla="*/ 11113 w 46"/>
                                <a:gd name="T3" fmla="*/ 25400 h 121"/>
                                <a:gd name="T4" fmla="*/ 34925 w 46"/>
                                <a:gd name="T5" fmla="*/ 79375 h 121"/>
                                <a:gd name="T6" fmla="*/ 52388 w 46"/>
                                <a:gd name="T7" fmla="*/ 136525 h 121"/>
                                <a:gd name="T8" fmla="*/ 73025 w 46"/>
                                <a:gd name="T9" fmla="*/ 192088 h 121"/>
                                <a:gd name="T10" fmla="*/ 71438 w 46"/>
                                <a:gd name="T11" fmla="*/ 192088 h 121"/>
                                <a:gd name="T12" fmla="*/ 22225 w 46"/>
                                <a:gd name="T13" fmla="*/ 87313 h 121"/>
                                <a:gd name="T14" fmla="*/ 17463 w 46"/>
                                <a:gd name="T15" fmla="*/ 69850 h 121"/>
                                <a:gd name="T16" fmla="*/ 0 w 46"/>
                                <a:gd name="T17" fmla="*/ 0 h 121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6" h="121">
                                  <a:moveTo>
                                    <a:pt x="0" y="0"/>
                                  </a:moveTo>
                                  <a:lnTo>
                                    <a:pt x="7" y="16"/>
                                  </a:lnTo>
                                  <a:lnTo>
                                    <a:pt x="22" y="50"/>
                                  </a:lnTo>
                                  <a:lnTo>
                                    <a:pt x="33" y="86"/>
                                  </a:lnTo>
                                  <a:lnTo>
                                    <a:pt x="46" y="121"/>
                                  </a:lnTo>
                                  <a:lnTo>
                                    <a:pt x="45" y="121"/>
                                  </a:lnTo>
                                  <a:lnTo>
                                    <a:pt x="14" y="55"/>
                                  </a:lnTo>
                                  <a:lnTo>
                                    <a:pt x="11" y="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44B970" id="Group 311" o:spid="_x0000_s1026" style="position:absolute;margin-left:-75.35pt;margin-top:16.25pt;width:183.5pt;height:374.8pt;z-index:251667456" coordorigin="806,42118" coordsize="13062,31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">
                <v:group id="Grup 6" o:spid="_x0000_s1027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  <o:lock v:ext="edit" aspectratio="t"/>
                  <v:shape id="Bentuk bebas 20" o:spid="_x0000_s1028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" path="m,l39,152,84,304r38,113l122,440,76,306,39,180,6,53,,xe" fillcolor="#44546a" strokecolor="#44546a" strokeweight="0">
                    <v:path arrowok="t" o:connecttype="custom" o:connectlocs="0,0;98286888,383063750;211693125,766127500;307459063,1050905950;307459063,1108868750;191531875,771167813;98286888,453628125;15120938,133569075;0,0" o:connectangles="0,0,0,0,0,0,0,0,0"/>
                  </v:shape>
                  <v:shape id="Bentuk bebas 21" o:spid="_x0000_s1029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" path="m,l8,19,37,93r30,74l116,269r-8,l60,169,30,98,1,25,,xe" fillcolor="#44546a" strokecolor="#44546a" strokeweight="0">
                    <v:path arrowok="t" o:connecttype="custom" o:connectlocs="0,0;20161250,47883819;93246575,234375599;168851263,420867380;292338125,677923619;272176875,677923619;151209375,425907699;75604688,246975602;2520950,63004774;0,0" o:connectangles="0,0,0,0,0,0,0,0,0,0"/>
                  </v:shape>
                  <v:shape id="Bentuk bebas 22" o:spid="_x0000_s1030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" path="m,l,,1,79r2,80l12,317,23,476,39,634,58,792,83,948r24,138l135,1223r5,49l138,1262,105,1106,77,949,53,792,35,634,20,476,9,317,2,159,,79,,xe" fillcolor="#44546a" strokecolor="#44546a" strokeweight="0">
                    <v:path arrowok="t" o:connecttype="custom" o:connectlocs="0,0;0,0;2520950,199093138;7561263,400705638;30241875,798890325;57964388,1199594375;98286888,1597779063;146169063,1995963750;209173763,2147483646;269657513,2147483646;340221888,2147483646;352821875,2147483646;347781563,2147483646;264617200,2147483646;194052825,2147483646;133569075,1995963750;88206263,1597779063;50403125,1199594375;22682200,798890325;5040313,400705638;0,199093138;0,0" o:connectangles="0,0,0,0,0,0,0,0,0,0,0,0,0,0,0,0,0,0,0,0,0,0"/>
                  </v:shape>
                  <v:shape id="Bentuk bebas 23" o:spid="_x0000_s1031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" path="m45,r,l35,66r-9,67l14,267,6,401,3,534,6,669r8,134l18,854r,-3l9,814,8,803,1,669,,534,3,401,12,267,25,132,34,66,45,xe" fillcolor="#44546a" strokecolor="#44546a" strokeweight="0">
                    <v:path arrowok="t" o:connecttype="custom" o:connectlocs="113408619,0;113408619,0;88206880,166330313;65524521,335181575;35282434,672882513;15121043,1010583450;7561315,1345763438;15121043,1685985325;35282434,2023686263;45363130,2147483646;45363130,2144653763;22682359,2051407188;20161391,2023686263;2520968,1685985325;0,1345763438;7561315,1010583450;30242087,672882513;63005141,332660625;85685912,166330313;113408619,0" o:connectangles="0,0,0,0,0,0,0,0,0,0,0,0,0,0,0,0,0,0,0,0"/>
                  </v:shape>
                  <v:shape id="Bentuk bebas 24" o:spid="_x0000_s1032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" path="m,l10,44r11,82l34,207r19,86l75,380r25,86l120,521r21,55l152,618r2,11l140,595,115,532,93,468,67,383,47,295,28,207,12,104,,xe" fillcolor="#44546a" strokecolor="#44546a" strokeweight="0">
                    <v:path arrowok="t" o:connecttype="custom" o:connectlocs="0,0;25201563,110886931;52924075,317539847;85685313,521673399;133569075,738406945;189012513,957659855;252015625,1174393401;302418750,1313002857;355342825,1451610727;383063750,1557457342;388104063,1585179869;352821875,1499494513;289818763,1340723796;234375325,1179433716;168851263,965221121;118448138,743447260;70564375,521673399;30241875,262096381;0,0" o:connectangles="0,0,0,0,0,0,0,0,0,0,0,0,0,0,0,0,0,0,0"/>
                  </v:shape>
                  <v:shape id="Bentuk bebas 25" o:spid="_x0000_s1033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" path="m,l33,69r-9,l12,35,,xe" fillcolor="#44546a" strokecolor="#44546a" strokeweight="0">
                    <v:path arrowok="t" o:connecttype="custom" o:connectlocs="0,0;83166744,173892369;60484327,173892369;30242164,88206665;0,0" o:connectangles="0,0,0,0,0"/>
                  </v:shape>
                  <v:shape id="Bentuk bebas 26" o:spid="_x0000_s1034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" path="m,l9,37r,3l15,93,5,49,,xe" fillcolor="#44546a" strokecolor="#44546a" strokeweight="0">
                    <v:path arrowok="t" o:connecttype="custom" o:connectlocs="0,0;22682676,93246891;22682676,100806591;37803931,234376119;12601840,123488868;0,0" o:connectangles="0,0,0,0,0,0"/>
                  </v:shape>
                  <v:shape id="Bentuk bebas 27" o:spid="_x0000_s1035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44546a" strokecolor="#44546a" strokeweight="0">
                    <v:path arrowok="t" o:connecttype="custom" o:connectlocs="992941563,0;992941563,0;897175625,95765938;803930638,194052825;715724375,294859075;627519700,403225000;521673138,549394063;423386250,695563125;330141263,854333763;246975313,1013102813;173891575,1176913763;113407825,1348284388;65524063,1522174375;35282188,1696065950;17641888,1880036563;15120938,1930439688;0,1887597825;2520950,1874996250;17641888,1696065950;52924075,1519655013;100806250,1343244075;163810950,1174392813;236894688,1008062500;320060638,846772500;413305625,693043763;514111875,541834388;624998750,398184688;710684063,292338125;801409688,191531875;892135313,93246575;992941563,0" o:connectangles="0,0,0,0,0,0,0,0,0,0,0,0,0,0,0,0,0,0,0,0,0,0,0,0,0,0,0,0,0,0,0"/>
                  </v:shape>
                  <v:shape id="Bentuk bebas 28" o:spid="_x0000_s1036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" path="m,l6,16r1,3l11,80r9,52l33,185r3,9l21,161,15,145,5,81,1,41,,xe" fillcolor="#44546a" strokecolor="#44546a" strokeweight="0">
                    <v:path arrowok="t" o:connecttype="custom" o:connectlocs="0,0;15120938,40322500;17641888,47883763;27722513,201612500;50403125,332660625;83165950,466229700;90725625,488910313;52924075,405745950;37803138,365423450;12601575,204133450;2520950,103327200;0,0" o:connectangles="0,0,0,0,0,0,0,0,0,0,0,0"/>
                  </v:shape>
                  <v:shape id="Bentuk bebas 29" o:spid="_x0000_s1037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" path="m,l31,65r-8,l,xe" fillcolor="#44546a" strokecolor="#44546a" strokeweight="0">
                    <v:path arrowok="t" o:connecttype="custom" o:connectlocs="0,0;78126431,163811744;57964976,163811744;0,0" o:connectangles="0,0,0,0"/>
                  </v:shape>
                  <v:shape id="Bentuk bebas 30" o:spid="_x0000_s1038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" path="m,l6,17,7,42,6,39,,23,,xe" fillcolor="#44546a" strokecolor="#44546a" strokeweight="0">
                    <v:path arrowok="t" o:connecttype="custom" o:connectlocs="0,0;15121618,42843450;17642681,105846563;15121618,98286888;0,57964388;0,0" o:connectangles="0,0,0,0,0,0"/>
                  </v:shape>
                  <v:shape id="Bentuk bebas 31" o:spid="_x0000_s1039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" path="m,l6,16,21,49,33,84r12,34l44,118,13,53,11,42,,xe" fillcolor="#44546a" strokecolor="#44546a" strokeweight="0">
                    <v:path arrowok="t" o:connecttype="custom" o:connectlocs="0,0;15121043,40322500;52924445,123488450;83166532,211693125;113408619,297378438;110887651,297378438;32763054,133569075;27722707,105846563;0,0" o:connectangles="0,0,0,0,0,0,0,0,0"/>
                  </v:shape>
                </v:group>
                <v:group id="Grup 7" o:spid="_x0000_s1040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gt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3D/5lwBOTmDwAA//8DAFBLAQItABQABgAIAAAAIQDb4fbL7gAAAIUBAAATAAAAAAAAAAAA&#10;AAAAAAAAAABbQ29udGVudF9UeXBlc10ueG1sUEsBAi0AFAAGAAgAAAAhAFr0LFu/AAAAFQEAAAsA&#10;AAAAAAAAAAAAAAAAHwEAAF9yZWxzLy5yZWxzUEsBAi0AFAAGAAgAAAAhAL3CC0XEAAAA3AAAAA8A&#10;AAAAAAAAAAAAAAAABwIAAGRycy9kb3ducmV2LnhtbFBLBQYAAAAAAwADALcAAAD4AgAAAAA=&#10;">
                  <o:lock v:ext="edit" aspectratio="t"/>
                  <v:shape id="Freeform 8" o:spid="_x0000_s1041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" path="m,l41,155,86,309r39,116l125,450,79,311,41,183,7,54,,xe" fillcolor="#44546a" strokecolor="#44546a" strokeweight="0">
                    <v:fill opacity="13107f"/>
                    <v:stroke opacity="13107f"/>
                    <v:path arrowok="t" o:connecttype="custom" o:connectlocs="0,0;103327460,390625013;216733984,778729075;315021119,1071067200;315021119,1134070313;199093639,783769388;103327460,461189388;17641932,136088438;0,0" o:connectangles="0,0,0,0,0,0,0,0,0"/>
                  </v:shape>
                  <v:shape id="Freeform 9" o:spid="_x0000_s1042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" path="m,l8,20,37,96r32,74l118,275r-9,l61,174,30,100,,26,,xe" fillcolor="#44546a" strokecolor="#44546a" strokeweight="0">
                    <v:fill opacity="13107f"/>
                    <v:stroke opacity="13107f"/>
                    <v:path arrowok="t" o:connecttype="custom" o:connectlocs="0,0;20161250,50403183;93246575,241935277;173891575,428427053;297378438,693044556;274697825,693044556;153730325,438507690;75604688,252015914;0,65524138;0,0" o:connectangles="0,0,0,0,0,0,0,0,0,0"/>
                  </v:shape>
                  <v:shape id="Freeform 10" o:spid="_x0000_s1043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" path="m,l16,72r4,49l18,112,,31,,xe" fillcolor="#44546a" strokecolor="#44546a" strokeweight="0">
                    <v:fill opacity="13107f"/>
                    <v:stroke opacity="13107f"/>
                    <v:path arrowok="t" o:connecttype="custom" o:connectlocs="0,0;40322500,181451722;50403125,304940494;45362813,282258235;0,78125841;0,0" o:connectangles="0,0,0,0,0,0"/>
                  </v:shape>
                  <v:shape id="Freeform 12" o:spid="_x0000_s1044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" path="m,l11,46r11,83l36,211r19,90l76,389r27,87l123,533r21,55l155,632r3,11l142,608,118,544,95,478,69,391,47,302,29,212,13,107,,xe" fillcolor="#44546a" strokecolor="#44546a" strokeweight="0">
                    <v:fill opacity="13107f"/>
                    <v:stroke opacity="13107f"/>
                    <v:path arrowok="t" o:connecttype="custom" o:connectlocs="0,0;27722513,115927244;55443438,325101109;90725625,531754023;138609388,758568197;191531875,980342055;259576888,1199594963;309980013,1343244733;362902500,1481852601;390625013,1592739530;398184688,1620462056;357862188,1532255751;297378438,1370965672;239415638,1204635278;173891575,985382370;118448138,761087560;73085325,534273387;32762825,269657645;0,0" o:connectangles="0,0,0,0,0,0,0,0,0,0,0,0,0,0,0,0,0,0,0"/>
                  </v:shape>
                  <v:shape id="Freeform 13" o:spid="_x0000_s1045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" path="m,l33,71r-9,l11,36,,xe" fillcolor="#44546a" strokecolor="#44546a" strokeweight="0">
                    <v:fill opacity="13107f"/>
                    <v:stroke opacity="13107f"/>
                    <v:path arrowok="t" o:connecttype="custom" o:connectlocs="0,0;83166744,178932681;60484327,178932681;27722777,90726027;0,0" o:connectangles="0,0,0,0,0"/>
                  </v:shape>
                  <v:shape id="Freeform 14" o:spid="_x0000_s1046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" path="m,l8,37r,4l15,95,4,49,,xe" fillcolor="#44546a" strokecolor="#44546a" strokeweight="0">
                    <v:fill opacity="13107f"/>
                    <v:stroke opacity="13107f"/>
                    <v:path arrowok="t" o:connecttype="custom" o:connectlocs="0,0;20161673,93246884;20161673,103327543;37803931,239416431;10080837,123488859;0,0" o:connectangles="0,0,0,0,0,0"/>
                  </v:shape>
                  <v:shape id="Bentuk bebas 15" o:spid="_x0000_s1047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" path="m402,r,1l363,39,325,79r-35,42l255,164r-44,58l171,284r-38,62l100,411,71,478,45,546,27,617,13,689,7,761r,21l,765r1,-4l7,688,21,616,40,545,66,475,95,409r35,-66l167,281r42,-61l253,163r34,-43l324,78,362,38,402,xe" fillcolor="#44546a" strokecolor="#44546a" strokeweight="0">
                    <v:fill opacity="13107f"/>
                    <v:stroke opacity="13107f"/>
                    <v:path arrowok="t" o:connecttype="custom" o:connectlocs="1013102813,0;1013102813,2520950;914817513,98286888;819051575,199093138;730845313,304939700;642640638,413305625;531753763,559474688;430947513,715724375;335181575,871974063;252015625,1035785013;178931888,1204634688;113407825,1376005313;68045013,1554937200;32762825,1736388450;17641888,1917839700;17641888,1970762188;0,1927920325;2520950,1917839700;17641888,1733867500;52924075,1552416250;100806250,1373485950;166330313,1197075013;239415638,1030744700;327620313,864414388;420866888,708164700;526713450,554434375;637600325,410786263;723285638,302418750;816530625,196572188;912296563,95765938;1013102813,0" o:connectangles="0,0,0,0,0,0,0,0,0,0,0,0,0,0,0,0,0,0,0,0,0,0,0,0,0,0,0,0,0,0,0"/>
                  </v:shape>
                  <v:shape id="Bentuk bebas 16" o:spid="_x0000_s1048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" path="m,l6,15r1,3l12,80r9,54l33,188r4,8l22,162,15,146,5,81,1,40,,xe" fillcolor="#44546a" strokecolor="#44546a" strokeweight="0">
                    <v:fill opacity="13107f"/>
                    <v:stroke opacity="13107f"/>
                    <v:path arrowok="t" o:connecttype="custom" o:connectlocs="0,0;15121066,37803138;17642038,45362813;30242132,201612500;52924526,337700938;83166658,473789375;93247369,493950625;55443909,408265313;37803459,367942813;12601682,204133450;2520971,100806250;0,0" o:connectangles="0,0,0,0,0,0,0,0,0,0,0,0"/>
                  </v:shape>
                  <v:shape id="Bentuk bebas 17" o:spid="_x0000_s1049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" path="m,l31,66r-7,l,xe" fillcolor="#44546a" strokecolor="#44546a" strokeweight="0">
                    <v:fill opacity="13107f"/>
                    <v:stroke opacity="13107f"/>
                    <v:path arrowok="t" o:connecttype="custom" o:connectlocs="0,0;78126431,166330313;60484365,166330313;0,0" o:connectangles="0,0,0,0"/>
                  </v:shape>
                  <v:shape id="Bentuk bebas 18" o:spid="_x0000_s1050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" path="m,l7,17r,26l6,40,,25,,xe" fillcolor="#44546a" strokecolor="#44546a" strokeweight="0">
                    <v:fill opacity="13107f"/>
                    <v:stroke opacity="13107f"/>
                    <v:path arrowok="t" o:connecttype="custom" o:connectlocs="0,0;17642681,42843764;17642681,108368306;15121618,100806988;0,63005161;0,0" o:connectangles="0,0,0,0,0,0"/>
                  </v:shape>
                  <v:shape id="Bentuk bebas 19" o:spid="_x0000_s1051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" path="m,l7,16,22,50,33,86r13,35l45,121,14,55,11,44,,xe" fillcolor="#44546a" strokecolor="#44546a" strokeweight="0">
                    <v:fill opacity="13107f"/>
                    <v:stroke opacity="13107f"/>
                    <v:path arrowok="t" o:connecttype="custom" o:connectlocs="0,0;17641888,40322605;55443438,126008140;83165950,216734002;115927188,304940494;113407825,304940494;35282188,138609748;27722513,110887164;0,0" o:connectangles="0,0,0,0,0,0,0,0,0"/>
                  </v:shape>
                </v:group>
              </v:group>
            </w:pict>
          </mc:Fallback>
        </mc:AlternateContent>
      </w:r>
    </w:p>
    <w:p w14:paraId="1680FAAC" w14:textId="0639D942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D1D47C3" w14:textId="6654FBA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1756F549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E0CA54B" w14:textId="0EB6D8EF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16F8574" wp14:editId="2EB730B6">
                <wp:simplePos x="0" y="0"/>
                <wp:positionH relativeFrom="column">
                  <wp:posOffset>401331</wp:posOffset>
                </wp:positionH>
                <wp:positionV relativeFrom="paragraph">
                  <wp:posOffset>277813</wp:posOffset>
                </wp:positionV>
                <wp:extent cx="2207185" cy="225138"/>
                <wp:effectExtent l="476568" t="0" r="536892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600478">
                          <a:off x="0" y="0"/>
                          <a:ext cx="2207185" cy="22513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0CA81" id="Rectangle 11" o:spid="_x0000_s1026" style="position:absolute;margin-left:31.6pt;margin-top:21.9pt;width:173.8pt;height:17.75pt;rotation:3932682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" fillcolor="white [3212]" stroked="f" strokeweight="2pt"/>
            </w:pict>
          </mc:Fallback>
        </mc:AlternateContent>
      </w:r>
    </w:p>
    <w:p w14:paraId="462E1BCB" w14:textId="590ACF12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1ED03CC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2CB7AD22" w14:textId="391B2F9D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1D79CD4A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4C564D9" w14:textId="67DCDCF8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03BAD84A" w14:textId="2FD33970" w:rsidR="003E4739" w:rsidRDefault="003E4739">
      <w:pPr>
        <w:spacing w:after="200" w:line="276" w:lineRule="auto"/>
        <w:ind w:firstLine="0"/>
        <w:jc w:val="left"/>
        <w:rPr>
          <w:lang w:val="id-ID"/>
        </w:rPr>
      </w:pPr>
      <w:bookmarkStart w:id="1" w:name="_Hlk34717250"/>
      <w:bookmarkEnd w:id="1"/>
    </w:p>
    <w:p w14:paraId="3208413C" w14:textId="554F4325" w:rsidR="003E4739" w:rsidRDefault="003403B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0DC027" wp14:editId="5CCFCAE4">
                <wp:simplePos x="0" y="0"/>
                <wp:positionH relativeFrom="page">
                  <wp:align>center</wp:align>
                </wp:positionH>
                <wp:positionV relativeFrom="paragraph">
                  <wp:posOffset>272415</wp:posOffset>
                </wp:positionV>
                <wp:extent cx="5889890" cy="456551"/>
                <wp:effectExtent l="0" t="0" r="0" b="127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9890" cy="4565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B24274" w14:textId="77777777" w:rsidR="00BB5801" w:rsidRDefault="00BB5801" w:rsidP="00B244D5">
                            <w:pPr>
                              <w:ind w:firstLine="0"/>
                              <w:jc w:val="center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KOMPLEK PERKANTORAN CIMAJA JL. RAYA CISOLOK KM. </w:t>
                            </w:r>
                            <w:proofErr w:type="gramStart"/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11  TELP</w:t>
                            </w:r>
                            <w:proofErr w:type="gramEnd"/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 (0266) 436423, 436424</w:t>
                            </w:r>
                          </w:p>
                          <w:p w14:paraId="6FAC2D6F" w14:textId="77777777" w:rsidR="00BB5801" w:rsidRPr="00167B1A" w:rsidRDefault="00BB5801" w:rsidP="00B244D5">
                            <w:pPr>
                              <w:ind w:firstLine="0"/>
                              <w:jc w:val="center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CIMAJA - PALABUHANRATU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DC027" id="_x0000_s1037" type="#_x0000_t202" style="position:absolute;margin-left:0;margin-top:21.45pt;width:463.75pt;height:35.95pt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" filled="f" stroked="f">
                <v:textbox>
                  <w:txbxContent>
                    <w:p w14:paraId="36B24274" w14:textId="77777777" w:rsidR="00BB5801" w:rsidRDefault="00BB5801" w:rsidP="00B244D5">
                      <w:pPr>
                        <w:ind w:firstLine="0"/>
                        <w:jc w:val="center"/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KOMPLEK PERKANTORAN CIMAJA JL. RAYA CISOLOK KM. </w:t>
                      </w:r>
                      <w:proofErr w:type="gramStart"/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11  TELP</w:t>
                      </w:r>
                      <w:proofErr w:type="gramEnd"/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 (0266) 436423, 436424</w:t>
                      </w:r>
                    </w:p>
                    <w:p w14:paraId="6FAC2D6F" w14:textId="77777777" w:rsidR="00BB5801" w:rsidRPr="00167B1A" w:rsidRDefault="00BB5801" w:rsidP="00B244D5">
                      <w:pPr>
                        <w:ind w:firstLine="0"/>
                        <w:jc w:val="center"/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CIMAJA - PALABUHANRATU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3E4739" w:rsidSect="00DD77D4">
      <w:headerReference w:type="even" r:id="rId10"/>
      <w:headerReference w:type="default" r:id="rId11"/>
      <w:headerReference w:type="first" r:id="rId12"/>
      <w:type w:val="oddPage"/>
      <w:pgSz w:w="11907" w:h="16839" w:code="9"/>
      <w:pgMar w:top="1701" w:right="1701" w:bottom="1701" w:left="1701" w:header="720" w:footer="720" w:gutter="567"/>
      <w:pgNumType w:fmt="lowerRoman"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DC11F" w14:textId="77777777" w:rsidR="008F2CA9" w:rsidRDefault="008F2CA9" w:rsidP="002A32FD">
      <w:r>
        <w:separator/>
      </w:r>
    </w:p>
  </w:endnote>
  <w:endnote w:type="continuationSeparator" w:id="0">
    <w:p w14:paraId="435B6962" w14:textId="77777777" w:rsidR="008F2CA9" w:rsidRDefault="008F2CA9" w:rsidP="002A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charset w:val="00"/>
    <w:family w:val="swiss"/>
    <w:pitch w:val="default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096FC" w14:textId="77777777" w:rsidR="008F2CA9" w:rsidRDefault="008F2CA9" w:rsidP="002A32FD">
      <w:r>
        <w:separator/>
      </w:r>
    </w:p>
  </w:footnote>
  <w:footnote w:type="continuationSeparator" w:id="0">
    <w:p w14:paraId="21FBA541" w14:textId="77777777" w:rsidR="008F2CA9" w:rsidRDefault="008F2CA9" w:rsidP="002A3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DA4D9" w14:textId="77777777" w:rsidR="00BB5801" w:rsidRDefault="00BB5801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70528" behindDoc="0" locked="0" layoutInCell="1" allowOverlap="0" wp14:anchorId="30B4E3CF" wp14:editId="26945152">
              <wp:simplePos x="0" y="0"/>
              <wp:positionH relativeFrom="margin">
                <wp:align>left</wp:align>
              </wp:positionH>
              <wp:positionV relativeFrom="page">
                <wp:posOffset>720090</wp:posOffset>
              </wp:positionV>
              <wp:extent cx="1317625" cy="285115"/>
              <wp:effectExtent l="9525" t="5715" r="6350" b="1397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7625" cy="285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E4758C" w14:textId="77777777" w:rsidR="00BB5801" w:rsidRDefault="00BB5801" w:rsidP="004D78CD">
                          <w:pPr>
                            <w:ind w:firstLine="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4E3CF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8" type="#_x0000_t202" style="position:absolute;left:0;text-align:left;margin-left:0;margin-top:56.7pt;width:103.75pt;height:22.4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" o:allowoverlap="f" strokecolor="white [3212]">
              <v:textbox inset="0,0,0,0">
                <w:txbxContent>
                  <w:p w14:paraId="66E4758C" w14:textId="77777777" w:rsidR="00BB5801" w:rsidRDefault="00BB5801" w:rsidP="004D78CD">
                    <w:pPr>
                      <w:ind w:firstLine="0"/>
                      <w:jc w:val="lef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F1655" w14:textId="77777777" w:rsidR="00BB5801" w:rsidRDefault="00BB5801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7456" behindDoc="0" locked="0" layoutInCell="1" allowOverlap="0" wp14:anchorId="23007774" wp14:editId="63F36D9D">
              <wp:simplePos x="0" y="0"/>
              <wp:positionH relativeFrom="margin">
                <wp:align>right</wp:align>
              </wp:positionH>
              <wp:positionV relativeFrom="page">
                <wp:posOffset>720090</wp:posOffset>
              </wp:positionV>
              <wp:extent cx="1317625" cy="285115"/>
              <wp:effectExtent l="12700" t="5715" r="12700" b="1397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7625" cy="285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A9AC26" w14:textId="77777777" w:rsidR="00BB5801" w:rsidRDefault="00BB5801" w:rsidP="00560759">
                          <w:pPr>
                            <w:ind w:firstLine="0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87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007774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9" type="#_x0000_t202" style="position:absolute;left:0;text-align:left;margin-left:52.55pt;margin-top:56.7pt;width:103.75pt;height:22.4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" o:allowoverlap="f" strokecolor="white [3212]">
              <v:textbox inset="0,0,0,0">
                <w:txbxContent>
                  <w:p w14:paraId="3FA9AC26" w14:textId="77777777" w:rsidR="00BB5801" w:rsidRDefault="00BB5801" w:rsidP="00560759">
                    <w:pPr>
                      <w:ind w:firstLine="0"/>
                      <w:jc w:val="righ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87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87954" w14:textId="4EFFE78C" w:rsidR="00BB5801" w:rsidRDefault="00BB5801">
    <w:pPr>
      <w:pStyle w:val="Header"/>
    </w:pPr>
  </w:p>
  <w:p w14:paraId="5683638E" w14:textId="77777777" w:rsidR="00BB5801" w:rsidRDefault="00BB5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94598"/>
    <w:multiLevelType w:val="hybridMultilevel"/>
    <w:tmpl w:val="F61E8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46AF1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1C8A47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A6614"/>
    <w:multiLevelType w:val="hybridMultilevel"/>
    <w:tmpl w:val="DA0CA6AC"/>
    <w:lvl w:ilvl="0" w:tplc="1FD2285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B3058"/>
    <w:multiLevelType w:val="multilevel"/>
    <w:tmpl w:val="FF980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3784B73"/>
    <w:multiLevelType w:val="hybridMultilevel"/>
    <w:tmpl w:val="BA4C6E54"/>
    <w:lvl w:ilvl="0" w:tplc="04090019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663243B"/>
    <w:multiLevelType w:val="hybridMultilevel"/>
    <w:tmpl w:val="24F4E6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022CEE2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BFAC9F8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A130221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00019"/>
    <w:multiLevelType w:val="hybridMultilevel"/>
    <w:tmpl w:val="CC0803D4"/>
    <w:lvl w:ilvl="0" w:tplc="5E0A3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26F8"/>
    <w:multiLevelType w:val="hybridMultilevel"/>
    <w:tmpl w:val="FF1EDE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B0E99"/>
    <w:multiLevelType w:val="hybridMultilevel"/>
    <w:tmpl w:val="4E3005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30136"/>
    <w:multiLevelType w:val="hybridMultilevel"/>
    <w:tmpl w:val="896EBA8A"/>
    <w:lvl w:ilvl="0" w:tplc="04090019">
      <w:start w:val="1"/>
      <w:numFmt w:val="lowerLetter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70830E0"/>
    <w:multiLevelType w:val="hybridMultilevel"/>
    <w:tmpl w:val="6202847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3F3C3386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  <w:color w:val="auto"/>
      </w:rPr>
    </w:lvl>
    <w:lvl w:ilvl="4" w:tplc="040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0" w15:restartNumberingAfterBreak="0">
    <w:nsid w:val="1A37793C"/>
    <w:multiLevelType w:val="hybridMultilevel"/>
    <w:tmpl w:val="830C019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F3FB3"/>
    <w:multiLevelType w:val="hybridMultilevel"/>
    <w:tmpl w:val="D07808E8"/>
    <w:lvl w:ilvl="0" w:tplc="E118148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30" w:hanging="360"/>
      </w:pPr>
    </w:lvl>
    <w:lvl w:ilvl="2" w:tplc="0421001B" w:tentative="1">
      <w:start w:val="1"/>
      <w:numFmt w:val="lowerRoman"/>
      <w:lvlText w:val="%3."/>
      <w:lvlJc w:val="right"/>
      <w:pPr>
        <w:ind w:left="2250" w:hanging="180"/>
      </w:pPr>
    </w:lvl>
    <w:lvl w:ilvl="3" w:tplc="0421000F" w:tentative="1">
      <w:start w:val="1"/>
      <w:numFmt w:val="decimal"/>
      <w:lvlText w:val="%4."/>
      <w:lvlJc w:val="left"/>
      <w:pPr>
        <w:ind w:left="2970" w:hanging="360"/>
      </w:pPr>
    </w:lvl>
    <w:lvl w:ilvl="4" w:tplc="04210019" w:tentative="1">
      <w:start w:val="1"/>
      <w:numFmt w:val="lowerLetter"/>
      <w:lvlText w:val="%5."/>
      <w:lvlJc w:val="left"/>
      <w:pPr>
        <w:ind w:left="3690" w:hanging="360"/>
      </w:pPr>
    </w:lvl>
    <w:lvl w:ilvl="5" w:tplc="0421001B" w:tentative="1">
      <w:start w:val="1"/>
      <w:numFmt w:val="lowerRoman"/>
      <w:lvlText w:val="%6."/>
      <w:lvlJc w:val="right"/>
      <w:pPr>
        <w:ind w:left="4410" w:hanging="180"/>
      </w:pPr>
    </w:lvl>
    <w:lvl w:ilvl="6" w:tplc="0421000F" w:tentative="1">
      <w:start w:val="1"/>
      <w:numFmt w:val="decimal"/>
      <w:lvlText w:val="%7."/>
      <w:lvlJc w:val="left"/>
      <w:pPr>
        <w:ind w:left="5130" w:hanging="360"/>
      </w:pPr>
    </w:lvl>
    <w:lvl w:ilvl="7" w:tplc="04210019" w:tentative="1">
      <w:start w:val="1"/>
      <w:numFmt w:val="lowerLetter"/>
      <w:lvlText w:val="%8."/>
      <w:lvlJc w:val="left"/>
      <w:pPr>
        <w:ind w:left="5850" w:hanging="360"/>
      </w:pPr>
    </w:lvl>
    <w:lvl w:ilvl="8" w:tplc="0421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36C0E2E"/>
    <w:multiLevelType w:val="hybridMultilevel"/>
    <w:tmpl w:val="69985E42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4B72990"/>
    <w:multiLevelType w:val="hybridMultilevel"/>
    <w:tmpl w:val="CB38DDFA"/>
    <w:lvl w:ilvl="0" w:tplc="0409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6110DFF"/>
    <w:multiLevelType w:val="multilevel"/>
    <w:tmpl w:val="D2BAE3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D44E7E"/>
    <w:multiLevelType w:val="hybridMultilevel"/>
    <w:tmpl w:val="05841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E5A4A"/>
    <w:multiLevelType w:val="hybridMultilevel"/>
    <w:tmpl w:val="EBACE17E"/>
    <w:lvl w:ilvl="0" w:tplc="538A679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80634"/>
    <w:multiLevelType w:val="hybridMultilevel"/>
    <w:tmpl w:val="071E81E2"/>
    <w:lvl w:ilvl="0" w:tplc="135AE2B6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B743487"/>
    <w:multiLevelType w:val="multilevel"/>
    <w:tmpl w:val="C6BA67F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EE65F8C"/>
    <w:multiLevelType w:val="multilevel"/>
    <w:tmpl w:val="AE6CD5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340157A4"/>
    <w:multiLevelType w:val="hybridMultilevel"/>
    <w:tmpl w:val="4C4ED2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43D1A"/>
    <w:multiLevelType w:val="hybridMultilevel"/>
    <w:tmpl w:val="C2C69F90"/>
    <w:lvl w:ilvl="0" w:tplc="BD944C2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63D61"/>
    <w:multiLevelType w:val="hybridMultilevel"/>
    <w:tmpl w:val="0284DB98"/>
    <w:lvl w:ilvl="0" w:tplc="3918D2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1242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000000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91D44C6"/>
    <w:multiLevelType w:val="hybridMultilevel"/>
    <w:tmpl w:val="4D3C6F70"/>
    <w:lvl w:ilvl="0" w:tplc="01C8A476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B93BF1"/>
    <w:multiLevelType w:val="hybridMultilevel"/>
    <w:tmpl w:val="BD6455C6"/>
    <w:lvl w:ilvl="0" w:tplc="26969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1CC0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0E4B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E4CD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80ED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907A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4ED7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9C90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E06E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1C7604"/>
    <w:multiLevelType w:val="hybridMultilevel"/>
    <w:tmpl w:val="B35E96AA"/>
    <w:lvl w:ilvl="0" w:tplc="10F2872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3E4F2F28"/>
    <w:multiLevelType w:val="hybridMultilevel"/>
    <w:tmpl w:val="8CC62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058F53E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640AA6"/>
    <w:multiLevelType w:val="hybridMultilevel"/>
    <w:tmpl w:val="0D40D55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134CD"/>
    <w:multiLevelType w:val="hybridMultilevel"/>
    <w:tmpl w:val="9AD68216"/>
    <w:lvl w:ilvl="0" w:tplc="6EA88A9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57971F8"/>
    <w:multiLevelType w:val="hybridMultilevel"/>
    <w:tmpl w:val="40C8B08C"/>
    <w:lvl w:ilvl="0" w:tplc="10D87DF8">
      <w:start w:val="1"/>
      <w:numFmt w:val="decimal"/>
      <w:lvlText w:val="%1"/>
      <w:lvlJc w:val="right"/>
      <w:pPr>
        <w:ind w:left="644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7F844B6"/>
    <w:multiLevelType w:val="hybridMultilevel"/>
    <w:tmpl w:val="896EBA8A"/>
    <w:lvl w:ilvl="0" w:tplc="04090019">
      <w:start w:val="1"/>
      <w:numFmt w:val="lowerLetter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4BC5045F"/>
    <w:multiLevelType w:val="hybridMultilevel"/>
    <w:tmpl w:val="773CBC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0F7FDC"/>
    <w:multiLevelType w:val="hybridMultilevel"/>
    <w:tmpl w:val="00E83FF2"/>
    <w:lvl w:ilvl="0" w:tplc="45089DB6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5121286E"/>
    <w:multiLevelType w:val="hybridMultilevel"/>
    <w:tmpl w:val="1DC4304E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DE2268"/>
    <w:multiLevelType w:val="multilevel"/>
    <w:tmpl w:val="29645FB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0" w:hanging="2160"/>
      </w:pPr>
      <w:rPr>
        <w:rFonts w:hint="default"/>
      </w:rPr>
    </w:lvl>
  </w:abstractNum>
  <w:abstractNum w:abstractNumId="35" w15:restartNumberingAfterBreak="0">
    <w:nsid w:val="550A2C95"/>
    <w:multiLevelType w:val="hybridMultilevel"/>
    <w:tmpl w:val="27E283D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5F5282"/>
    <w:multiLevelType w:val="hybridMultilevel"/>
    <w:tmpl w:val="F9B8CF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E4CD0"/>
    <w:multiLevelType w:val="multilevel"/>
    <w:tmpl w:val="29645FB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0" w:hanging="2160"/>
      </w:pPr>
      <w:rPr>
        <w:rFonts w:hint="default"/>
      </w:rPr>
    </w:lvl>
  </w:abstractNum>
  <w:abstractNum w:abstractNumId="38" w15:restartNumberingAfterBreak="0">
    <w:nsid w:val="5A203F92"/>
    <w:multiLevelType w:val="hybridMultilevel"/>
    <w:tmpl w:val="4878AB9E"/>
    <w:lvl w:ilvl="0" w:tplc="BB50A4B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9AA07690">
      <w:start w:val="1"/>
      <w:numFmt w:val="decimal"/>
      <w:lvlText w:val="%4."/>
      <w:lvlJc w:val="left"/>
      <w:pPr>
        <w:ind w:left="3240" w:hanging="360"/>
      </w:pPr>
      <w:rPr>
        <w:rFonts w:ascii="Tahoma" w:eastAsia="Times New Roman" w:hAnsi="Tahoma" w:cs="Tahoma"/>
      </w:rPr>
    </w:lvl>
    <w:lvl w:ilvl="4" w:tplc="04090019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ADF6C59"/>
    <w:multiLevelType w:val="hybridMultilevel"/>
    <w:tmpl w:val="30686B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FEEC7D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AE22D7"/>
    <w:multiLevelType w:val="hybridMultilevel"/>
    <w:tmpl w:val="838C1732"/>
    <w:lvl w:ilvl="0" w:tplc="04210019">
      <w:start w:val="1"/>
      <w:numFmt w:val="lowerLetter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F493486"/>
    <w:multiLevelType w:val="multilevel"/>
    <w:tmpl w:val="59BABE0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0864DFD"/>
    <w:multiLevelType w:val="hybridMultilevel"/>
    <w:tmpl w:val="AE98A350"/>
    <w:lvl w:ilvl="0" w:tplc="237479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3A1986"/>
    <w:multiLevelType w:val="hybridMultilevel"/>
    <w:tmpl w:val="18642BD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2D560B2"/>
    <w:multiLevelType w:val="hybridMultilevel"/>
    <w:tmpl w:val="EB1C3B86"/>
    <w:lvl w:ilvl="0" w:tplc="04090019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5" w15:restartNumberingAfterBreak="0">
    <w:nsid w:val="67C77ED6"/>
    <w:multiLevelType w:val="hybridMultilevel"/>
    <w:tmpl w:val="9B6030FA"/>
    <w:lvl w:ilvl="0" w:tplc="0F6E36A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 w15:restartNumberingAfterBreak="0">
    <w:nsid w:val="698D22DB"/>
    <w:multiLevelType w:val="hybridMultilevel"/>
    <w:tmpl w:val="E94A7666"/>
    <w:lvl w:ilvl="0" w:tplc="ACDC02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F47CC2"/>
    <w:multiLevelType w:val="hybridMultilevel"/>
    <w:tmpl w:val="D0A607DE"/>
    <w:lvl w:ilvl="0" w:tplc="8534AA0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6BBA0F0B"/>
    <w:multiLevelType w:val="hybridMultilevel"/>
    <w:tmpl w:val="70E2FD28"/>
    <w:lvl w:ilvl="0" w:tplc="583EC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6BBE2688"/>
    <w:multiLevelType w:val="multilevel"/>
    <w:tmpl w:val="00F2B3F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0" w15:restartNumberingAfterBreak="0">
    <w:nsid w:val="718F4C35"/>
    <w:multiLevelType w:val="hybridMultilevel"/>
    <w:tmpl w:val="1B969DF6"/>
    <w:lvl w:ilvl="0" w:tplc="D11EF1A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78273273"/>
    <w:multiLevelType w:val="hybridMultilevel"/>
    <w:tmpl w:val="E3E0A2D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AE213EA"/>
    <w:multiLevelType w:val="multilevel"/>
    <w:tmpl w:val="08C0072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BDD146A"/>
    <w:multiLevelType w:val="hybridMultilevel"/>
    <w:tmpl w:val="1FB01C0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E6A7227"/>
    <w:multiLevelType w:val="hybridMultilevel"/>
    <w:tmpl w:val="358E0EF0"/>
    <w:lvl w:ilvl="0" w:tplc="73921200">
      <w:start w:val="1"/>
      <w:numFmt w:val="decimal"/>
      <w:lvlText w:val="%1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9"/>
    <w:lvlOverride w:ilvl="0">
      <w:startOverride w:val="1"/>
    </w:lvlOverride>
  </w:num>
  <w:num w:numId="3">
    <w:abstractNumId w:val="54"/>
  </w:num>
  <w:num w:numId="4">
    <w:abstractNumId w:val="29"/>
    <w:lvlOverride w:ilvl="0">
      <w:startOverride w:val="1"/>
    </w:lvlOverride>
  </w:num>
  <w:num w:numId="5">
    <w:abstractNumId w:val="37"/>
  </w:num>
  <w:num w:numId="6">
    <w:abstractNumId w:val="34"/>
  </w:num>
  <w:num w:numId="7">
    <w:abstractNumId w:val="2"/>
  </w:num>
  <w:num w:numId="8">
    <w:abstractNumId w:val="18"/>
  </w:num>
  <w:num w:numId="9">
    <w:abstractNumId w:val="43"/>
  </w:num>
  <w:num w:numId="10">
    <w:abstractNumId w:val="22"/>
  </w:num>
  <w:num w:numId="11">
    <w:abstractNumId w:val="5"/>
  </w:num>
  <w:num w:numId="12">
    <w:abstractNumId w:val="9"/>
  </w:num>
  <w:num w:numId="13">
    <w:abstractNumId w:val="30"/>
  </w:num>
  <w:num w:numId="14">
    <w:abstractNumId w:val="16"/>
  </w:num>
  <w:num w:numId="15">
    <w:abstractNumId w:val="41"/>
  </w:num>
  <w:num w:numId="16">
    <w:abstractNumId w:val="38"/>
  </w:num>
  <w:num w:numId="17">
    <w:abstractNumId w:val="12"/>
  </w:num>
  <w:num w:numId="18">
    <w:abstractNumId w:val="48"/>
  </w:num>
  <w:num w:numId="19">
    <w:abstractNumId w:val="27"/>
  </w:num>
  <w:num w:numId="20">
    <w:abstractNumId w:val="31"/>
  </w:num>
  <w:num w:numId="21">
    <w:abstractNumId w:val="24"/>
  </w:num>
  <w:num w:numId="22">
    <w:abstractNumId w:val="0"/>
  </w:num>
  <w:num w:numId="23">
    <w:abstractNumId w:val="44"/>
  </w:num>
  <w:num w:numId="24">
    <w:abstractNumId w:val="3"/>
  </w:num>
  <w:num w:numId="25">
    <w:abstractNumId w:val="26"/>
  </w:num>
  <w:num w:numId="26">
    <w:abstractNumId w:val="52"/>
  </w:num>
  <w:num w:numId="27">
    <w:abstractNumId w:val="14"/>
  </w:num>
  <w:num w:numId="28">
    <w:abstractNumId w:val="36"/>
  </w:num>
  <w:num w:numId="29">
    <w:abstractNumId w:val="13"/>
  </w:num>
  <w:num w:numId="30">
    <w:abstractNumId w:val="53"/>
  </w:num>
  <w:num w:numId="31">
    <w:abstractNumId w:val="10"/>
  </w:num>
  <w:num w:numId="32">
    <w:abstractNumId w:val="21"/>
  </w:num>
  <w:num w:numId="33">
    <w:abstractNumId w:val="40"/>
  </w:num>
  <w:num w:numId="34">
    <w:abstractNumId w:val="33"/>
  </w:num>
  <w:num w:numId="35">
    <w:abstractNumId w:val="35"/>
  </w:num>
  <w:num w:numId="36">
    <w:abstractNumId w:val="1"/>
  </w:num>
  <w:num w:numId="37">
    <w:abstractNumId w:val="4"/>
  </w:num>
  <w:num w:numId="38">
    <w:abstractNumId w:val="39"/>
  </w:num>
  <w:num w:numId="39">
    <w:abstractNumId w:val="6"/>
  </w:num>
  <w:num w:numId="40">
    <w:abstractNumId w:val="20"/>
  </w:num>
  <w:num w:numId="41">
    <w:abstractNumId w:val="7"/>
  </w:num>
  <w:num w:numId="42">
    <w:abstractNumId w:val="28"/>
  </w:num>
  <w:num w:numId="43">
    <w:abstractNumId w:val="45"/>
  </w:num>
  <w:num w:numId="44">
    <w:abstractNumId w:val="50"/>
  </w:num>
  <w:num w:numId="45">
    <w:abstractNumId w:val="47"/>
  </w:num>
  <w:num w:numId="46">
    <w:abstractNumId w:val="25"/>
  </w:num>
  <w:num w:numId="47">
    <w:abstractNumId w:val="32"/>
  </w:num>
  <w:num w:numId="48">
    <w:abstractNumId w:val="17"/>
  </w:num>
  <w:num w:numId="49">
    <w:abstractNumId w:val="23"/>
  </w:num>
  <w:num w:numId="50">
    <w:abstractNumId w:val="46"/>
  </w:num>
  <w:num w:numId="51">
    <w:abstractNumId w:val="11"/>
  </w:num>
  <w:num w:numId="52">
    <w:abstractNumId w:val="8"/>
  </w:num>
  <w:num w:numId="53">
    <w:abstractNumId w:val="15"/>
  </w:num>
  <w:num w:numId="54">
    <w:abstractNumId w:val="19"/>
  </w:num>
  <w:num w:numId="55">
    <w:abstractNumId w:val="49"/>
  </w:num>
  <w:num w:numId="56">
    <w:abstractNumId w:val="42"/>
  </w:num>
  <w:num w:numId="57">
    <w:abstractNumId w:val="5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irrorMargins/>
  <w:hideSpellingErrors/>
  <w:proofState w:spelling="clean" w:grammar="clean"/>
  <w:attachedTemplate r:id="rId1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3FE"/>
    <w:rsid w:val="00003DE3"/>
    <w:rsid w:val="00005153"/>
    <w:rsid w:val="00015668"/>
    <w:rsid w:val="000204C5"/>
    <w:rsid w:val="00022741"/>
    <w:rsid w:val="00061C92"/>
    <w:rsid w:val="00064879"/>
    <w:rsid w:val="00071A20"/>
    <w:rsid w:val="0007213A"/>
    <w:rsid w:val="00085464"/>
    <w:rsid w:val="00086BFA"/>
    <w:rsid w:val="00097462"/>
    <w:rsid w:val="000B74F8"/>
    <w:rsid w:val="000C5C35"/>
    <w:rsid w:val="000D0370"/>
    <w:rsid w:val="000D03D4"/>
    <w:rsid w:val="000E08CC"/>
    <w:rsid w:val="000F08C7"/>
    <w:rsid w:val="000F2BFB"/>
    <w:rsid w:val="000F77DC"/>
    <w:rsid w:val="00101994"/>
    <w:rsid w:val="00102DC1"/>
    <w:rsid w:val="00105E58"/>
    <w:rsid w:val="00110828"/>
    <w:rsid w:val="00117B84"/>
    <w:rsid w:val="001217D3"/>
    <w:rsid w:val="0012229F"/>
    <w:rsid w:val="00124BE4"/>
    <w:rsid w:val="001266D7"/>
    <w:rsid w:val="00136CE6"/>
    <w:rsid w:val="00141FCF"/>
    <w:rsid w:val="00147375"/>
    <w:rsid w:val="00150FD7"/>
    <w:rsid w:val="00161164"/>
    <w:rsid w:val="00167B1A"/>
    <w:rsid w:val="0018230B"/>
    <w:rsid w:val="00185707"/>
    <w:rsid w:val="001A223B"/>
    <w:rsid w:val="001A43AF"/>
    <w:rsid w:val="001A5AD5"/>
    <w:rsid w:val="001A76BF"/>
    <w:rsid w:val="001B186E"/>
    <w:rsid w:val="001B56B4"/>
    <w:rsid w:val="001B7CE4"/>
    <w:rsid w:val="001C49B9"/>
    <w:rsid w:val="001C56D5"/>
    <w:rsid w:val="001C63F0"/>
    <w:rsid w:val="001C6B4B"/>
    <w:rsid w:val="001D0359"/>
    <w:rsid w:val="001D0983"/>
    <w:rsid w:val="001D57DD"/>
    <w:rsid w:val="001E1219"/>
    <w:rsid w:val="001E1859"/>
    <w:rsid w:val="001E1DF3"/>
    <w:rsid w:val="001E3B81"/>
    <w:rsid w:val="001E411B"/>
    <w:rsid w:val="001F083D"/>
    <w:rsid w:val="001F168B"/>
    <w:rsid w:val="001F4C32"/>
    <w:rsid w:val="001F4EE6"/>
    <w:rsid w:val="001F652E"/>
    <w:rsid w:val="00202030"/>
    <w:rsid w:val="0020481A"/>
    <w:rsid w:val="00205B79"/>
    <w:rsid w:val="0020626F"/>
    <w:rsid w:val="0022345E"/>
    <w:rsid w:val="002236C4"/>
    <w:rsid w:val="00241E82"/>
    <w:rsid w:val="00246ADD"/>
    <w:rsid w:val="00253BEC"/>
    <w:rsid w:val="00256D95"/>
    <w:rsid w:val="002614C7"/>
    <w:rsid w:val="0026617A"/>
    <w:rsid w:val="0027054F"/>
    <w:rsid w:val="00270EB5"/>
    <w:rsid w:val="002711AE"/>
    <w:rsid w:val="00272D73"/>
    <w:rsid w:val="00275625"/>
    <w:rsid w:val="00276AF1"/>
    <w:rsid w:val="002809D6"/>
    <w:rsid w:val="00292415"/>
    <w:rsid w:val="00293DE2"/>
    <w:rsid w:val="002A32FD"/>
    <w:rsid w:val="002B0954"/>
    <w:rsid w:val="002B199C"/>
    <w:rsid w:val="002B2317"/>
    <w:rsid w:val="002C6858"/>
    <w:rsid w:val="002C6EF6"/>
    <w:rsid w:val="002C73E8"/>
    <w:rsid w:val="002D1813"/>
    <w:rsid w:val="002D1997"/>
    <w:rsid w:val="002E1A34"/>
    <w:rsid w:val="002E7108"/>
    <w:rsid w:val="002F02AC"/>
    <w:rsid w:val="002F2F10"/>
    <w:rsid w:val="002F417A"/>
    <w:rsid w:val="003039C1"/>
    <w:rsid w:val="00311214"/>
    <w:rsid w:val="00320F11"/>
    <w:rsid w:val="00326354"/>
    <w:rsid w:val="00331548"/>
    <w:rsid w:val="00337052"/>
    <w:rsid w:val="003403B6"/>
    <w:rsid w:val="0034247C"/>
    <w:rsid w:val="00347691"/>
    <w:rsid w:val="00351288"/>
    <w:rsid w:val="00360939"/>
    <w:rsid w:val="00367A2B"/>
    <w:rsid w:val="00371E51"/>
    <w:rsid w:val="00372D87"/>
    <w:rsid w:val="003739B2"/>
    <w:rsid w:val="003743A4"/>
    <w:rsid w:val="00381A2C"/>
    <w:rsid w:val="003833FC"/>
    <w:rsid w:val="00384492"/>
    <w:rsid w:val="00385E07"/>
    <w:rsid w:val="00396DFF"/>
    <w:rsid w:val="003A7355"/>
    <w:rsid w:val="003B4252"/>
    <w:rsid w:val="003B4BDD"/>
    <w:rsid w:val="003B634A"/>
    <w:rsid w:val="003C15B7"/>
    <w:rsid w:val="003C1EE2"/>
    <w:rsid w:val="003D0F08"/>
    <w:rsid w:val="003D159E"/>
    <w:rsid w:val="003D18CF"/>
    <w:rsid w:val="003D18F8"/>
    <w:rsid w:val="003D2F89"/>
    <w:rsid w:val="003D548B"/>
    <w:rsid w:val="003D614A"/>
    <w:rsid w:val="003E4739"/>
    <w:rsid w:val="003E6B15"/>
    <w:rsid w:val="003F56C4"/>
    <w:rsid w:val="004001D0"/>
    <w:rsid w:val="0043369B"/>
    <w:rsid w:val="00441023"/>
    <w:rsid w:val="00442579"/>
    <w:rsid w:val="004537E4"/>
    <w:rsid w:val="00465114"/>
    <w:rsid w:val="00482B76"/>
    <w:rsid w:val="004905D5"/>
    <w:rsid w:val="00493C72"/>
    <w:rsid w:val="004B6F38"/>
    <w:rsid w:val="004C2666"/>
    <w:rsid w:val="004D068E"/>
    <w:rsid w:val="004D1546"/>
    <w:rsid w:val="004D210E"/>
    <w:rsid w:val="004D413B"/>
    <w:rsid w:val="004D6C98"/>
    <w:rsid w:val="004D74E2"/>
    <w:rsid w:val="004D78CD"/>
    <w:rsid w:val="004E19A3"/>
    <w:rsid w:val="004F32EA"/>
    <w:rsid w:val="004F5395"/>
    <w:rsid w:val="00502E31"/>
    <w:rsid w:val="00511261"/>
    <w:rsid w:val="00514D45"/>
    <w:rsid w:val="00516924"/>
    <w:rsid w:val="0052742A"/>
    <w:rsid w:val="005346B5"/>
    <w:rsid w:val="005367DD"/>
    <w:rsid w:val="00540C02"/>
    <w:rsid w:val="00560759"/>
    <w:rsid w:val="005672E9"/>
    <w:rsid w:val="005832FF"/>
    <w:rsid w:val="005848C3"/>
    <w:rsid w:val="0059536F"/>
    <w:rsid w:val="00597719"/>
    <w:rsid w:val="00597DE7"/>
    <w:rsid w:val="005A0453"/>
    <w:rsid w:val="005A7D08"/>
    <w:rsid w:val="005B33CC"/>
    <w:rsid w:val="005B5808"/>
    <w:rsid w:val="005B7069"/>
    <w:rsid w:val="005C71D8"/>
    <w:rsid w:val="005E2F8C"/>
    <w:rsid w:val="005E49A1"/>
    <w:rsid w:val="005E532A"/>
    <w:rsid w:val="005F5FEC"/>
    <w:rsid w:val="005F794C"/>
    <w:rsid w:val="006061DB"/>
    <w:rsid w:val="006223D6"/>
    <w:rsid w:val="00623DB4"/>
    <w:rsid w:val="00626699"/>
    <w:rsid w:val="00627B11"/>
    <w:rsid w:val="00637F52"/>
    <w:rsid w:val="00651E80"/>
    <w:rsid w:val="00664E71"/>
    <w:rsid w:val="00670189"/>
    <w:rsid w:val="0068227F"/>
    <w:rsid w:val="006822B4"/>
    <w:rsid w:val="006822BD"/>
    <w:rsid w:val="00684586"/>
    <w:rsid w:val="006874D5"/>
    <w:rsid w:val="006956C9"/>
    <w:rsid w:val="00697666"/>
    <w:rsid w:val="006A2EF2"/>
    <w:rsid w:val="006A307A"/>
    <w:rsid w:val="006C496A"/>
    <w:rsid w:val="006D3F6E"/>
    <w:rsid w:val="006D4CE7"/>
    <w:rsid w:val="006E5DD1"/>
    <w:rsid w:val="006F0A3B"/>
    <w:rsid w:val="006F191C"/>
    <w:rsid w:val="006F1C30"/>
    <w:rsid w:val="006F758A"/>
    <w:rsid w:val="007023FE"/>
    <w:rsid w:val="00703F22"/>
    <w:rsid w:val="00710BC0"/>
    <w:rsid w:val="00715C50"/>
    <w:rsid w:val="00715E1E"/>
    <w:rsid w:val="007268CB"/>
    <w:rsid w:val="00727F78"/>
    <w:rsid w:val="007329D3"/>
    <w:rsid w:val="007416BC"/>
    <w:rsid w:val="00763E65"/>
    <w:rsid w:val="0076619B"/>
    <w:rsid w:val="00767719"/>
    <w:rsid w:val="00767AD5"/>
    <w:rsid w:val="00771AD6"/>
    <w:rsid w:val="00781768"/>
    <w:rsid w:val="007825E4"/>
    <w:rsid w:val="00782687"/>
    <w:rsid w:val="0079178B"/>
    <w:rsid w:val="00792565"/>
    <w:rsid w:val="007A6E0E"/>
    <w:rsid w:val="007B168D"/>
    <w:rsid w:val="007B1A78"/>
    <w:rsid w:val="007B2A09"/>
    <w:rsid w:val="007B5876"/>
    <w:rsid w:val="007C3718"/>
    <w:rsid w:val="007D17D6"/>
    <w:rsid w:val="007D344B"/>
    <w:rsid w:val="007D3461"/>
    <w:rsid w:val="007D40A8"/>
    <w:rsid w:val="00800AC7"/>
    <w:rsid w:val="00801783"/>
    <w:rsid w:val="00803859"/>
    <w:rsid w:val="008077D1"/>
    <w:rsid w:val="00815069"/>
    <w:rsid w:val="0081729B"/>
    <w:rsid w:val="00832682"/>
    <w:rsid w:val="00833699"/>
    <w:rsid w:val="00847047"/>
    <w:rsid w:val="008768CE"/>
    <w:rsid w:val="00877EE2"/>
    <w:rsid w:val="00895BA8"/>
    <w:rsid w:val="008C4D5B"/>
    <w:rsid w:val="008D00A6"/>
    <w:rsid w:val="008D09DA"/>
    <w:rsid w:val="008D1B18"/>
    <w:rsid w:val="008E4D82"/>
    <w:rsid w:val="008F2CA9"/>
    <w:rsid w:val="008F3EDB"/>
    <w:rsid w:val="008F6C25"/>
    <w:rsid w:val="00913411"/>
    <w:rsid w:val="0092557E"/>
    <w:rsid w:val="00941E80"/>
    <w:rsid w:val="00953BBC"/>
    <w:rsid w:val="009543CF"/>
    <w:rsid w:val="00965693"/>
    <w:rsid w:val="009710C1"/>
    <w:rsid w:val="00972731"/>
    <w:rsid w:val="00984D35"/>
    <w:rsid w:val="009935BF"/>
    <w:rsid w:val="009A3558"/>
    <w:rsid w:val="009B7A84"/>
    <w:rsid w:val="009C5857"/>
    <w:rsid w:val="009C7C3B"/>
    <w:rsid w:val="009D4B46"/>
    <w:rsid w:val="009E05B9"/>
    <w:rsid w:val="009E166F"/>
    <w:rsid w:val="009E29DE"/>
    <w:rsid w:val="009F058D"/>
    <w:rsid w:val="009F358A"/>
    <w:rsid w:val="009F5A1B"/>
    <w:rsid w:val="009F64AA"/>
    <w:rsid w:val="00A00105"/>
    <w:rsid w:val="00A24121"/>
    <w:rsid w:val="00A248CB"/>
    <w:rsid w:val="00A25AE6"/>
    <w:rsid w:val="00A33F7E"/>
    <w:rsid w:val="00A36D56"/>
    <w:rsid w:val="00A37C1F"/>
    <w:rsid w:val="00A60269"/>
    <w:rsid w:val="00A62EB7"/>
    <w:rsid w:val="00A804A8"/>
    <w:rsid w:val="00A80F99"/>
    <w:rsid w:val="00A83D1B"/>
    <w:rsid w:val="00A91F5E"/>
    <w:rsid w:val="00A96632"/>
    <w:rsid w:val="00AA2D23"/>
    <w:rsid w:val="00AB0E40"/>
    <w:rsid w:val="00AB1D18"/>
    <w:rsid w:val="00AB20EE"/>
    <w:rsid w:val="00AB3196"/>
    <w:rsid w:val="00AB5560"/>
    <w:rsid w:val="00AC560E"/>
    <w:rsid w:val="00AD184B"/>
    <w:rsid w:val="00AE27FF"/>
    <w:rsid w:val="00AE54E9"/>
    <w:rsid w:val="00AF1DE5"/>
    <w:rsid w:val="00AF2ECE"/>
    <w:rsid w:val="00AF4B61"/>
    <w:rsid w:val="00B0382B"/>
    <w:rsid w:val="00B03EE6"/>
    <w:rsid w:val="00B11CAC"/>
    <w:rsid w:val="00B20971"/>
    <w:rsid w:val="00B210F2"/>
    <w:rsid w:val="00B244D5"/>
    <w:rsid w:val="00B30A91"/>
    <w:rsid w:val="00B315E6"/>
    <w:rsid w:val="00B43E21"/>
    <w:rsid w:val="00B45589"/>
    <w:rsid w:val="00B469D5"/>
    <w:rsid w:val="00B474C9"/>
    <w:rsid w:val="00B504A1"/>
    <w:rsid w:val="00B51D27"/>
    <w:rsid w:val="00B57960"/>
    <w:rsid w:val="00B609FC"/>
    <w:rsid w:val="00B7685B"/>
    <w:rsid w:val="00B80796"/>
    <w:rsid w:val="00B80BB1"/>
    <w:rsid w:val="00B82E15"/>
    <w:rsid w:val="00B94A24"/>
    <w:rsid w:val="00B95033"/>
    <w:rsid w:val="00B9584F"/>
    <w:rsid w:val="00B97BCE"/>
    <w:rsid w:val="00BB41CB"/>
    <w:rsid w:val="00BB5801"/>
    <w:rsid w:val="00BB7804"/>
    <w:rsid w:val="00BC24A8"/>
    <w:rsid w:val="00BE37ED"/>
    <w:rsid w:val="00BE53D2"/>
    <w:rsid w:val="00BE5E9D"/>
    <w:rsid w:val="00BF33F5"/>
    <w:rsid w:val="00BF7D00"/>
    <w:rsid w:val="00C05948"/>
    <w:rsid w:val="00C0661D"/>
    <w:rsid w:val="00C06FEA"/>
    <w:rsid w:val="00C07127"/>
    <w:rsid w:val="00C17A89"/>
    <w:rsid w:val="00C34C33"/>
    <w:rsid w:val="00C35CDA"/>
    <w:rsid w:val="00C40F1D"/>
    <w:rsid w:val="00C4461A"/>
    <w:rsid w:val="00C514D7"/>
    <w:rsid w:val="00C5162E"/>
    <w:rsid w:val="00C6381C"/>
    <w:rsid w:val="00C6480F"/>
    <w:rsid w:val="00C66DE5"/>
    <w:rsid w:val="00C77660"/>
    <w:rsid w:val="00C81251"/>
    <w:rsid w:val="00C86CD5"/>
    <w:rsid w:val="00C92418"/>
    <w:rsid w:val="00C92C2C"/>
    <w:rsid w:val="00C96592"/>
    <w:rsid w:val="00CA13A1"/>
    <w:rsid w:val="00CA49D7"/>
    <w:rsid w:val="00CC10C4"/>
    <w:rsid w:val="00CC1CA8"/>
    <w:rsid w:val="00CC54A1"/>
    <w:rsid w:val="00CC54A9"/>
    <w:rsid w:val="00CD3266"/>
    <w:rsid w:val="00CE61F3"/>
    <w:rsid w:val="00CE73A7"/>
    <w:rsid w:val="00CF138C"/>
    <w:rsid w:val="00CF2A6E"/>
    <w:rsid w:val="00D16B2C"/>
    <w:rsid w:val="00D17FF5"/>
    <w:rsid w:val="00D23374"/>
    <w:rsid w:val="00D27E6D"/>
    <w:rsid w:val="00D36947"/>
    <w:rsid w:val="00D4159F"/>
    <w:rsid w:val="00D47207"/>
    <w:rsid w:val="00D500D1"/>
    <w:rsid w:val="00D5264F"/>
    <w:rsid w:val="00D539DA"/>
    <w:rsid w:val="00D54F44"/>
    <w:rsid w:val="00D56B38"/>
    <w:rsid w:val="00D57B2C"/>
    <w:rsid w:val="00D62A8C"/>
    <w:rsid w:val="00D748E2"/>
    <w:rsid w:val="00D76FFF"/>
    <w:rsid w:val="00D81F2E"/>
    <w:rsid w:val="00D8349C"/>
    <w:rsid w:val="00D86C0E"/>
    <w:rsid w:val="00D86FA3"/>
    <w:rsid w:val="00D90448"/>
    <w:rsid w:val="00D92664"/>
    <w:rsid w:val="00DA59B9"/>
    <w:rsid w:val="00DA78DA"/>
    <w:rsid w:val="00DB11AA"/>
    <w:rsid w:val="00DB398B"/>
    <w:rsid w:val="00DC5BE9"/>
    <w:rsid w:val="00DC7728"/>
    <w:rsid w:val="00DD7277"/>
    <w:rsid w:val="00DD77D4"/>
    <w:rsid w:val="00DE1902"/>
    <w:rsid w:val="00DE7A93"/>
    <w:rsid w:val="00E079C2"/>
    <w:rsid w:val="00E12893"/>
    <w:rsid w:val="00E21D9D"/>
    <w:rsid w:val="00E238B9"/>
    <w:rsid w:val="00E43A14"/>
    <w:rsid w:val="00E527AA"/>
    <w:rsid w:val="00E52C4A"/>
    <w:rsid w:val="00E63AD5"/>
    <w:rsid w:val="00E640FC"/>
    <w:rsid w:val="00E64FDF"/>
    <w:rsid w:val="00E810C9"/>
    <w:rsid w:val="00EB0C3B"/>
    <w:rsid w:val="00EB1290"/>
    <w:rsid w:val="00EB58E6"/>
    <w:rsid w:val="00EC3AA2"/>
    <w:rsid w:val="00ED4A9C"/>
    <w:rsid w:val="00ED76A8"/>
    <w:rsid w:val="00EE269B"/>
    <w:rsid w:val="00EE6360"/>
    <w:rsid w:val="00EF3E75"/>
    <w:rsid w:val="00EF65F4"/>
    <w:rsid w:val="00F01597"/>
    <w:rsid w:val="00F0386D"/>
    <w:rsid w:val="00F04EFD"/>
    <w:rsid w:val="00F23B9D"/>
    <w:rsid w:val="00F378F4"/>
    <w:rsid w:val="00F37D98"/>
    <w:rsid w:val="00F41DD7"/>
    <w:rsid w:val="00F43E2F"/>
    <w:rsid w:val="00F54F6F"/>
    <w:rsid w:val="00F62ADA"/>
    <w:rsid w:val="00F67811"/>
    <w:rsid w:val="00F712EF"/>
    <w:rsid w:val="00F71B57"/>
    <w:rsid w:val="00F75CF5"/>
    <w:rsid w:val="00F8210F"/>
    <w:rsid w:val="00F942CA"/>
    <w:rsid w:val="00F9551D"/>
    <w:rsid w:val="00FB1DE4"/>
    <w:rsid w:val="00FC3DEA"/>
    <w:rsid w:val="00FD1CB6"/>
    <w:rsid w:val="00FD3E86"/>
    <w:rsid w:val="00FE65EB"/>
    <w:rsid w:val="00FF2665"/>
    <w:rsid w:val="00FF4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5D7DAE"/>
  <w15:docId w15:val="{3EEC72DB-04E5-49F5-ADF4-2202E60A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ubuh Tulisan"/>
    <w:qFormat/>
    <w:rsid w:val="00BE37ED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Judul Bab Tanpa Nomor"/>
    <w:basedOn w:val="Normal"/>
    <w:next w:val="Normal"/>
    <w:link w:val="Heading1Char"/>
    <w:uiPriority w:val="99"/>
    <w:qFormat/>
    <w:rsid w:val="00F04EFD"/>
    <w:pPr>
      <w:keepNext/>
      <w:keepLines/>
      <w:spacing w:after="480"/>
      <w:ind w:firstLine="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Judul Subbab"/>
    <w:basedOn w:val="Normal"/>
    <w:next w:val="Normal"/>
    <w:link w:val="Heading2Char"/>
    <w:uiPriority w:val="9"/>
    <w:unhideWhenUsed/>
    <w:qFormat/>
    <w:rsid w:val="00715E1E"/>
    <w:pPr>
      <w:keepNext/>
      <w:keepLines/>
      <w:spacing w:after="240"/>
      <w:ind w:firstLine="0"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Judul Subsubbab"/>
    <w:basedOn w:val="Normal"/>
    <w:next w:val="Normal"/>
    <w:link w:val="Heading3Char"/>
    <w:uiPriority w:val="9"/>
    <w:unhideWhenUsed/>
    <w:qFormat/>
    <w:rsid w:val="00B9584F"/>
    <w:pPr>
      <w:keepNext/>
      <w:keepLines/>
      <w:ind w:firstLine="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3BEC"/>
    <w:pPr>
      <w:keepNext/>
      <w:spacing w:before="240" w:after="60"/>
      <w:ind w:firstLine="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3BEC"/>
    <w:pPr>
      <w:spacing w:before="240" w:after="60"/>
      <w:ind w:firstLine="0"/>
      <w:jc w:val="left"/>
      <w:outlineLvl w:val="7"/>
    </w:pPr>
    <w:rPr>
      <w:rFonts w:ascii="Calibri" w:eastAsia="Times New Roman" w:hAnsi="Calibri" w:cs="Times New Roman"/>
      <w:i/>
      <w:iCs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Judul Bab Tanpa Nomor Char"/>
    <w:basedOn w:val="DefaultParagraphFont"/>
    <w:link w:val="Heading1"/>
    <w:uiPriority w:val="9"/>
    <w:rsid w:val="00F04EFD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aliases w:val="Judul Subbab Char"/>
    <w:basedOn w:val="DefaultParagraphFont"/>
    <w:link w:val="Heading2"/>
    <w:uiPriority w:val="9"/>
    <w:rsid w:val="00715E1E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Judul Subsubbab Char"/>
    <w:basedOn w:val="DefaultParagraphFont"/>
    <w:link w:val="Heading3"/>
    <w:uiPriority w:val="9"/>
    <w:rsid w:val="00B9584F"/>
    <w:rPr>
      <w:rFonts w:ascii="Times New Roman" w:eastAsiaTheme="majorEastAsia" w:hAnsi="Times New Roman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253BE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253BE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CC54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54A9"/>
    <w:rPr>
      <w:rFonts w:ascii="Tahoma" w:hAnsi="Tahoma" w:cs="Tahoma"/>
      <w:sz w:val="16"/>
      <w:szCs w:val="16"/>
    </w:rPr>
  </w:style>
  <w:style w:type="paragraph" w:styleId="Caption">
    <w:name w:val="caption"/>
    <w:aliases w:val="Judul Tabel,Gambar,dan Lampiran"/>
    <w:basedOn w:val="Normal"/>
    <w:next w:val="Normal"/>
    <w:uiPriority w:val="35"/>
    <w:unhideWhenUsed/>
    <w:qFormat/>
    <w:rsid w:val="001C56D5"/>
    <w:pPr>
      <w:spacing w:before="60" w:after="200"/>
      <w:ind w:left="567" w:hanging="567"/>
      <w:jc w:val="left"/>
    </w:pPr>
    <w:rPr>
      <w:bCs/>
      <w:szCs w:val="18"/>
    </w:rPr>
  </w:style>
  <w:style w:type="paragraph" w:styleId="NoSpacing">
    <w:name w:val="No Spacing"/>
    <w:uiPriority w:val="1"/>
    <w:rsid w:val="00CC54A9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A32FD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32FD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A32FD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32FD"/>
    <w:rPr>
      <w:rFonts w:ascii="Times New Roman" w:hAnsi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rsid w:val="00803859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20971"/>
    <w:pPr>
      <w:spacing w:line="276" w:lineRule="auto"/>
      <w:ind w:left="567" w:firstLine="0"/>
      <w:jc w:val="left"/>
    </w:pPr>
    <w:rPr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20971"/>
    <w:pPr>
      <w:tabs>
        <w:tab w:val="left" w:pos="284"/>
        <w:tab w:val="right" w:pos="7928"/>
      </w:tabs>
      <w:spacing w:before="120"/>
      <w:ind w:firstLine="0"/>
      <w:jc w:val="left"/>
    </w:pPr>
    <w:rPr>
      <w:lang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347691"/>
    <w:pPr>
      <w:spacing w:after="100" w:line="276" w:lineRule="auto"/>
      <w:ind w:left="440" w:firstLine="0"/>
      <w:jc w:val="left"/>
    </w:pPr>
    <w:rPr>
      <w:lang w:eastAsia="en-US"/>
    </w:rPr>
  </w:style>
  <w:style w:type="character" w:styleId="Hyperlink">
    <w:name w:val="Hyperlink"/>
    <w:basedOn w:val="DefaultParagraphFont"/>
    <w:uiPriority w:val="99"/>
    <w:unhideWhenUsed/>
    <w:rsid w:val="00803859"/>
    <w:rPr>
      <w:color w:val="0000FF" w:themeColor="hyperlink"/>
      <w:u w:val="single"/>
    </w:rPr>
  </w:style>
  <w:style w:type="paragraph" w:customStyle="1" w:styleId="Paragraf">
    <w:name w:val="Paragraf"/>
    <w:basedOn w:val="Normal"/>
    <w:link w:val="ParagrafChar"/>
    <w:qFormat/>
    <w:rsid w:val="00320F11"/>
    <w:rPr>
      <w:rFonts w:eastAsia="MS Mincho" w:cs="Arial"/>
      <w:lang w:val="id-ID" w:eastAsia="en-US"/>
    </w:rPr>
  </w:style>
  <w:style w:type="character" w:customStyle="1" w:styleId="ParagrafChar">
    <w:name w:val="Paragraf Char"/>
    <w:link w:val="Paragraf"/>
    <w:rsid w:val="00320F11"/>
    <w:rPr>
      <w:rFonts w:ascii="Times New Roman" w:eastAsia="MS Mincho" w:hAnsi="Times New Roman" w:cs="Arial"/>
      <w:sz w:val="24"/>
      <w:lang w:val="id-ID" w:eastAsia="en-US"/>
    </w:rPr>
  </w:style>
  <w:style w:type="paragraph" w:customStyle="1" w:styleId="Default">
    <w:name w:val="Default"/>
    <w:rsid w:val="00320F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rsid w:val="00320F11"/>
    <w:pPr>
      <w:ind w:firstLine="0"/>
      <w:contextualSpacing/>
      <w:jc w:val="center"/>
    </w:pPr>
    <w:rPr>
      <w:rFonts w:eastAsia="MS Gothic" w:cs="Times New Roman"/>
      <w:b/>
      <w:caps/>
      <w:spacing w:val="5"/>
      <w:kern w:val="28"/>
      <w:sz w:val="3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20F11"/>
    <w:rPr>
      <w:rFonts w:ascii="Times New Roman" w:eastAsia="MS Gothic" w:hAnsi="Times New Roman" w:cs="Times New Roman"/>
      <w:b/>
      <w:caps/>
      <w:spacing w:val="5"/>
      <w:kern w:val="28"/>
      <w:sz w:val="32"/>
      <w:szCs w:val="5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E166F"/>
    <w:pPr>
      <w:ind w:firstLine="0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E166F"/>
    <w:rPr>
      <w:rFonts w:ascii="Tahoma" w:eastAsia="MS Mincho" w:hAnsi="Tahoma" w:cs="Tahoma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E166F"/>
    <w:pPr>
      <w:spacing w:after="120"/>
      <w:ind w:left="360" w:firstLine="0"/>
    </w:pPr>
    <w:rPr>
      <w:rFonts w:eastAsia="MS Mincho" w:cs="Arial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E166F"/>
    <w:rPr>
      <w:rFonts w:ascii="Times New Roman" w:eastAsia="MS Mincho" w:hAnsi="Times New Roman" w:cs="Arial"/>
      <w:sz w:val="24"/>
      <w:lang w:eastAsia="en-US"/>
    </w:r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715C50"/>
    <w:pPr>
      <w:ind w:left="644" w:right="567" w:hanging="360"/>
    </w:pPr>
  </w:style>
  <w:style w:type="character" w:customStyle="1" w:styleId="TableofFiguresChar">
    <w:name w:val="Table of Figures Char"/>
    <w:basedOn w:val="DefaultParagraphFont"/>
    <w:link w:val="TableofFigures"/>
    <w:uiPriority w:val="99"/>
    <w:rsid w:val="0092557E"/>
    <w:rPr>
      <w:rFonts w:ascii="Times New Roman" w:hAnsi="Times New Roman"/>
      <w:sz w:val="24"/>
    </w:rPr>
  </w:style>
  <w:style w:type="paragraph" w:styleId="ListParagraph">
    <w:name w:val="List Paragraph"/>
    <w:aliases w:val="Char Char21,Dot pt,F5 List Paragraph,List Paragraph Char Char Char,Indicator Text,Numbered Para 1,Bullet 1,List Paragraph12,Bullet Points,MAIN CONTENT,Normal ind,coba1,kepala,Tabel,point-point,Recommendation,List Paragraph11,Box"/>
    <w:basedOn w:val="Normal"/>
    <w:link w:val="ListParagraphChar"/>
    <w:uiPriority w:val="34"/>
    <w:qFormat/>
    <w:rsid w:val="00710BC0"/>
    <w:pPr>
      <w:ind w:left="720"/>
      <w:contextualSpacing/>
    </w:pPr>
  </w:style>
  <w:style w:type="character" w:customStyle="1" w:styleId="ListParagraphChar">
    <w:name w:val="List Paragraph Char"/>
    <w:aliases w:val="Char Char21 Char,Dot pt Char,F5 List Paragraph Char,List Paragraph Char Char Char Char,Indicator Text Char,Numbered Para 1 Char,Bullet 1 Char,List Paragraph12 Char,Bullet Points Char,MAIN CONTENT Char,Normal ind Char,coba1 Char"/>
    <w:link w:val="ListParagraph"/>
    <w:uiPriority w:val="34"/>
    <w:locked/>
    <w:rsid w:val="00D5264F"/>
    <w:rPr>
      <w:rFonts w:ascii="Times New Roman" w:hAnsi="Times New Roman"/>
      <w:sz w:val="24"/>
    </w:rPr>
  </w:style>
  <w:style w:type="paragraph" w:customStyle="1" w:styleId="DaftarPustaka">
    <w:name w:val="Daftar Pustaka"/>
    <w:basedOn w:val="Normal"/>
    <w:link w:val="DaftarPustakaChar"/>
    <w:qFormat/>
    <w:rsid w:val="00FC3DEA"/>
    <w:pPr>
      <w:ind w:left="284" w:hanging="284"/>
    </w:pPr>
    <w:rPr>
      <w:rFonts w:cs="Times New Roman"/>
      <w:szCs w:val="24"/>
    </w:rPr>
  </w:style>
  <w:style w:type="character" w:customStyle="1" w:styleId="DaftarPustakaChar">
    <w:name w:val="Daftar Pustaka Char"/>
    <w:basedOn w:val="DefaultParagraphFont"/>
    <w:link w:val="DaftarPustaka"/>
    <w:rsid w:val="00FC3DEA"/>
    <w:rPr>
      <w:rFonts w:ascii="Times New Roman" w:hAnsi="Times New Roman" w:cs="Times New Roman"/>
      <w:sz w:val="24"/>
      <w:szCs w:val="24"/>
    </w:rPr>
  </w:style>
  <w:style w:type="paragraph" w:customStyle="1" w:styleId="DaftarIlustrasi">
    <w:name w:val="Daftar Ilustrasi"/>
    <w:basedOn w:val="TableofFigures"/>
    <w:link w:val="DaftarIlustrasiChar"/>
    <w:qFormat/>
    <w:rsid w:val="00B0382B"/>
    <w:pPr>
      <w:tabs>
        <w:tab w:val="right" w:pos="7928"/>
      </w:tabs>
      <w:ind w:left="437" w:hanging="153"/>
    </w:pPr>
  </w:style>
  <w:style w:type="character" w:customStyle="1" w:styleId="DaftarIlustrasiChar">
    <w:name w:val="Daftar Ilustrasi Char"/>
    <w:basedOn w:val="TableofFiguresChar"/>
    <w:link w:val="DaftarIlustrasi"/>
    <w:rsid w:val="00B0382B"/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272D73"/>
    <w:rPr>
      <w:color w:val="808080"/>
    </w:rPr>
  </w:style>
  <w:style w:type="paragraph" w:customStyle="1" w:styleId="Equation">
    <w:name w:val="Equation"/>
    <w:basedOn w:val="Normal"/>
    <w:link w:val="EquationChar"/>
    <w:rsid w:val="00C514D7"/>
    <w:rPr>
      <w:rFonts w:ascii="Cambria Math" w:cs="Times New Roman"/>
    </w:rPr>
  </w:style>
  <w:style w:type="character" w:customStyle="1" w:styleId="EquationChar">
    <w:name w:val="Equation Char"/>
    <w:basedOn w:val="DefaultParagraphFont"/>
    <w:link w:val="Equation"/>
    <w:rsid w:val="00C514D7"/>
    <w:rPr>
      <w:rFonts w:ascii="Cambria Math" w:hAnsi="Times New Roman" w:cs="Times New Roman"/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B1290"/>
    <w:pPr>
      <w:spacing w:after="100"/>
      <w:ind w:left="1200"/>
    </w:pPr>
  </w:style>
  <w:style w:type="paragraph" w:customStyle="1" w:styleId="JudulDaftarIlustrasi">
    <w:name w:val="Judul Daftar Ilustrasi"/>
    <w:basedOn w:val="Heading1"/>
    <w:link w:val="JudulDaftarIlustrasiChar"/>
    <w:qFormat/>
    <w:rsid w:val="007C3718"/>
    <w:pPr>
      <w:spacing w:after="240"/>
    </w:pPr>
  </w:style>
  <w:style w:type="character" w:customStyle="1" w:styleId="JudulDaftarIlustrasiChar">
    <w:name w:val="Judul Daftar Ilustrasi Char"/>
    <w:basedOn w:val="Heading1Char"/>
    <w:link w:val="JudulDaftarIlustrasi"/>
    <w:rsid w:val="007C3718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JudulBabdenganNomor">
    <w:name w:val="Judul Bab dengan Nomor"/>
    <w:basedOn w:val="Heading1"/>
    <w:link w:val="JudulBabdenganNomorChar"/>
    <w:qFormat/>
    <w:rsid w:val="00D54F44"/>
    <w:pPr>
      <w:ind w:left="340" w:hanging="340"/>
    </w:pPr>
  </w:style>
  <w:style w:type="character" w:customStyle="1" w:styleId="JudulBabdenganNomorChar">
    <w:name w:val="Judul Bab dengan Nomor Char"/>
    <w:basedOn w:val="Heading1Char"/>
    <w:link w:val="JudulBabdenganNomor"/>
    <w:rsid w:val="00D54F44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D5264F"/>
    <w:pPr>
      <w:ind w:firstLine="0"/>
    </w:pPr>
    <w:rPr>
      <w:rFonts w:eastAsia="Times New Roman" w:cs="Times New Roman"/>
      <w:sz w:val="3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D5264F"/>
    <w:rPr>
      <w:rFonts w:ascii="Times New Roman" w:eastAsia="Times New Roman" w:hAnsi="Times New Roman" w:cs="Times New Roman"/>
      <w:sz w:val="32"/>
      <w:szCs w:val="20"/>
      <w:lang w:eastAsia="en-US"/>
    </w:rPr>
  </w:style>
  <w:style w:type="table" w:styleId="TableGrid">
    <w:name w:val="Table Grid"/>
    <w:basedOn w:val="TableNormal"/>
    <w:uiPriority w:val="59"/>
    <w:rsid w:val="00253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253BEC"/>
  </w:style>
  <w:style w:type="paragraph" w:styleId="NormalWeb">
    <w:name w:val="Normal (Web)"/>
    <w:basedOn w:val="Normal"/>
    <w:uiPriority w:val="99"/>
    <w:unhideWhenUsed/>
    <w:rsid w:val="00253BEC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en-US"/>
    </w:rPr>
  </w:style>
  <w:style w:type="paragraph" w:styleId="BodyTextIndent3">
    <w:name w:val="Body Text Indent 3"/>
    <w:basedOn w:val="Normal"/>
    <w:link w:val="BodyTextIndent3Char"/>
    <w:rsid w:val="00253BEC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53BEC"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character" w:customStyle="1" w:styleId="fontstyle01">
    <w:name w:val="fontstyle01"/>
    <w:rsid w:val="00253BEC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styleId="FollowedHyperlink">
    <w:name w:val="FollowedHyperlink"/>
    <w:uiPriority w:val="99"/>
    <w:unhideWhenUsed/>
    <w:rsid w:val="00253BE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PL-2017\TESIS_JOHAN_2019\TESIS_20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2F4B8-F167-4AD4-A2F7-690FC2EE8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TESIS_2019.dotx</Template>
  <TotalTime>18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 tesis dan disertasi</vt:lpstr>
    </vt:vector>
  </TitlesOfParts>
  <Company>IPB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 tesis dan disertasi</dc:title>
  <dc:creator>LENOVO</dc:creator>
  <cp:lastModifiedBy>Syamsul Alam</cp:lastModifiedBy>
  <cp:revision>12</cp:revision>
  <cp:lastPrinted>2020-03-17T02:29:00Z</cp:lastPrinted>
  <dcterms:created xsi:type="dcterms:W3CDTF">2020-03-16T13:44:00Z</dcterms:created>
  <dcterms:modified xsi:type="dcterms:W3CDTF">2020-03-17T02:30:00Z</dcterms:modified>
</cp:coreProperties>
</file>